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70EA0">
      <w:pPr>
        <w:ind w:firstLine="321" w:firstLineChars="100"/>
        <w:jc w:val="center"/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运动训练专业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20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26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年专升本</w:t>
      </w:r>
      <w:r>
        <w:rPr>
          <w:rFonts w:hint="eastAsia" w:ascii="黑体" w:hAnsi="宋体" w:eastAsia="黑体"/>
          <w:b/>
          <w:bCs/>
          <w:sz w:val="32"/>
          <w:szCs w:val="32"/>
          <w:lang w:val="en-US" w:eastAsia="zh-CN"/>
        </w:rPr>
        <w:t>田径项目</w:t>
      </w:r>
      <w:r>
        <w:rPr>
          <w:rFonts w:hint="eastAsia" w:ascii="黑体" w:hAnsi="宋体" w:eastAsia="黑体"/>
          <w:b/>
          <w:bCs/>
          <w:sz w:val="32"/>
          <w:szCs w:val="32"/>
          <w:lang w:val="zh-CN" w:eastAsia="zh-CN"/>
        </w:rPr>
        <w:t>测试评分标准</w:t>
      </w:r>
    </w:p>
    <w:p w14:paraId="7973872E">
      <w:pPr>
        <w:rPr>
          <w:rFonts w:ascii="PMingLiU" w:hAnsi="PMingLiU" w:eastAsia="PMingLiU" w:cs="PMingLiU"/>
          <w:sz w:val="20"/>
          <w:szCs w:val="20"/>
          <w:lang w:eastAsia="zh-CN"/>
        </w:rPr>
      </w:pPr>
    </w:p>
    <w:p w14:paraId="74154644">
      <w:pPr>
        <w:spacing w:before="1"/>
        <w:rPr>
          <w:rFonts w:ascii="PMingLiU" w:hAnsi="PMingLiU" w:eastAsia="PMingLiU" w:cs="PMingLiU"/>
          <w:sz w:val="17"/>
          <w:szCs w:val="17"/>
          <w:lang w:eastAsia="zh-CN"/>
        </w:rPr>
      </w:pPr>
    </w:p>
    <w:p w14:paraId="1003EEF2">
      <w:pPr>
        <w:pStyle w:val="19"/>
        <w:spacing w:line="395" w:lineRule="exact"/>
        <w:ind w:left="507"/>
        <w:rPr>
          <w:lang w:eastAsia="zh-CN"/>
        </w:rPr>
      </w:pPr>
      <w:r>
        <w:rPr>
          <w:color w:val="3CB4E7"/>
          <w:lang w:eastAsia="zh-CN"/>
        </w:rPr>
        <w:t>一、考核指标与所占分值</w:t>
      </w:r>
    </w:p>
    <w:p w14:paraId="31D6DAD7">
      <w:pPr>
        <w:spacing w:before="9"/>
        <w:rPr>
          <w:rFonts w:ascii="Arial Unicode MS" w:hAnsi="Arial Unicode MS" w:eastAsia="Arial Unicode MS" w:cs="Arial Unicode MS"/>
          <w:lang w:eastAsia="zh-CN"/>
        </w:rPr>
      </w:pPr>
    </w:p>
    <w:tbl>
      <w:tblPr>
        <w:tblStyle w:val="10"/>
        <w:tblW w:w="83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9"/>
        <w:gridCol w:w="4234"/>
      </w:tblGrid>
      <w:tr w14:paraId="5478F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</w:trPr>
        <w:tc>
          <w:tcPr>
            <w:tcW w:w="409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645680D6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类  别</w:t>
            </w:r>
          </w:p>
        </w:tc>
        <w:tc>
          <w:tcPr>
            <w:tcW w:w="423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</w:tcPr>
          <w:p w14:paraId="41338A3A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实战能力</w:t>
            </w:r>
          </w:p>
        </w:tc>
      </w:tr>
      <w:tr w14:paraId="4B2BA3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</w:trPr>
        <w:tc>
          <w:tcPr>
            <w:tcW w:w="409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68E4C6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 xml:space="preserve">考  核 </w:t>
            </w:r>
          </w:p>
          <w:p w14:paraId="3C98C737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指  标</w:t>
            </w:r>
          </w:p>
        </w:tc>
        <w:tc>
          <w:tcPr>
            <w:tcW w:w="423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A4F8C1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专项</w:t>
            </w:r>
          </w:p>
        </w:tc>
      </w:tr>
      <w:tr w14:paraId="595D1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exact"/>
        </w:trPr>
        <w:tc>
          <w:tcPr>
            <w:tcW w:w="409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5E1F4279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  值</w:t>
            </w:r>
          </w:p>
        </w:tc>
        <w:tc>
          <w:tcPr>
            <w:tcW w:w="4234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</w:tcPr>
          <w:p w14:paraId="016EA0A0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分</w:t>
            </w:r>
          </w:p>
        </w:tc>
      </w:tr>
    </w:tbl>
    <w:p w14:paraId="4FB31E3F">
      <w:pPr>
        <w:spacing w:line="395" w:lineRule="exact"/>
        <w:rPr>
          <w:rFonts w:ascii="Arial Unicode MS" w:hAnsi="Arial Unicode MS" w:eastAsia="Arial Unicode MS" w:cs="Arial Unicode MS"/>
          <w:sz w:val="28"/>
          <w:szCs w:val="28"/>
          <w:lang w:eastAsia="zh-CN"/>
        </w:rPr>
      </w:pPr>
      <w:r>
        <w:rPr>
          <w:rFonts w:ascii="Arial Unicode MS" w:hAnsi="Arial Unicode MS" w:eastAsia="Arial Unicode MS" w:cs="Arial Unicode MS"/>
          <w:color w:val="3CB4E7"/>
          <w:sz w:val="28"/>
          <w:szCs w:val="28"/>
          <w:lang w:eastAsia="zh-CN"/>
        </w:rPr>
        <w:t>二、考试方法与评分标准</w:t>
      </w:r>
    </w:p>
    <w:p w14:paraId="6F2F3872">
      <w:pPr>
        <w:spacing w:before="1"/>
        <w:rPr>
          <w:rFonts w:ascii="Arial Unicode MS" w:hAnsi="Arial Unicode MS" w:eastAsia="Arial Unicode MS" w:cs="Arial Unicode MS"/>
          <w:sz w:val="19"/>
          <w:szCs w:val="19"/>
          <w:lang w:eastAsia="zh-CN"/>
        </w:rPr>
      </w:pPr>
    </w:p>
    <w:p w14:paraId="5FE2C0DD">
      <w:pPr>
        <w:pStyle w:val="3"/>
        <w:spacing w:before="0" w:line="300" w:lineRule="auto"/>
        <w:ind w:left="110" w:right="101" w:firstLine="396"/>
        <w:jc w:val="both"/>
        <w:rPr>
          <w:lang w:eastAsia="zh-CN"/>
        </w:rPr>
      </w:pPr>
      <w:r>
        <w:rPr>
          <w:color w:val="231F20"/>
          <w:lang w:eastAsia="zh-CN"/>
        </w:rPr>
        <w:t>（一</w:t>
      </w:r>
      <w:r>
        <w:rPr>
          <w:color w:val="231F20"/>
          <w:spacing w:val="-25"/>
          <w:lang w:eastAsia="zh-CN"/>
        </w:rPr>
        <w:t>）</w:t>
      </w:r>
      <w:r>
        <w:rPr>
          <w:color w:val="231F20"/>
          <w:lang w:eastAsia="zh-CN"/>
        </w:rPr>
        <w:t>考生须根据报考专项</w:t>
      </w:r>
      <w:r>
        <w:rPr>
          <w:color w:val="231F20"/>
          <w:spacing w:val="-25"/>
          <w:lang w:eastAsia="zh-CN"/>
        </w:rPr>
        <w:t>，</w:t>
      </w:r>
      <w:r>
        <w:rPr>
          <w:color w:val="231F20"/>
          <w:lang w:eastAsia="zh-CN"/>
        </w:rPr>
        <w:t>参加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lang w:eastAsia="zh-CN"/>
        </w:rPr>
        <w:t>100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lang w:eastAsia="zh-CN"/>
        </w:rPr>
        <w:t>米</w:t>
      </w:r>
      <w:r>
        <w:rPr>
          <w:color w:val="231F20"/>
          <w:spacing w:val="-25"/>
          <w:lang w:eastAsia="zh-CN"/>
        </w:rPr>
        <w:t>、</w:t>
      </w:r>
      <w:r>
        <w:rPr>
          <w:color w:val="231F20"/>
          <w:lang w:eastAsia="zh-CN"/>
        </w:rPr>
        <w:t>200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lang w:eastAsia="zh-CN"/>
        </w:rPr>
        <w:t>米</w:t>
      </w:r>
      <w:r>
        <w:rPr>
          <w:color w:val="231F20"/>
          <w:spacing w:val="-25"/>
          <w:lang w:eastAsia="zh-CN"/>
        </w:rPr>
        <w:t>、</w:t>
      </w:r>
      <w:r>
        <w:rPr>
          <w:color w:val="231F20"/>
          <w:lang w:eastAsia="zh-CN"/>
        </w:rPr>
        <w:t>400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lang w:eastAsia="zh-CN"/>
        </w:rPr>
        <w:t>米</w:t>
      </w:r>
      <w:r>
        <w:rPr>
          <w:color w:val="231F20"/>
          <w:spacing w:val="-25"/>
          <w:lang w:eastAsia="zh-CN"/>
        </w:rPr>
        <w:t>、</w:t>
      </w:r>
      <w:r>
        <w:rPr>
          <w:color w:val="231F20"/>
          <w:lang w:eastAsia="zh-CN"/>
        </w:rPr>
        <w:t>800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lang w:eastAsia="zh-CN"/>
        </w:rPr>
        <w:t>米</w:t>
      </w:r>
      <w:r>
        <w:rPr>
          <w:color w:val="231F20"/>
          <w:spacing w:val="-25"/>
          <w:lang w:eastAsia="zh-CN"/>
        </w:rPr>
        <w:t>、</w:t>
      </w:r>
      <w:r>
        <w:rPr>
          <w:color w:val="231F20"/>
          <w:lang w:eastAsia="zh-CN"/>
        </w:rPr>
        <w:t>1500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lang w:eastAsia="zh-CN"/>
        </w:rPr>
        <w:t>米</w:t>
      </w:r>
      <w:r>
        <w:rPr>
          <w:color w:val="231F20"/>
          <w:spacing w:val="-25"/>
          <w:lang w:eastAsia="zh-CN"/>
        </w:rPr>
        <w:t>、</w:t>
      </w:r>
      <w:r>
        <w:rPr>
          <w:color w:val="231F20"/>
          <w:lang w:eastAsia="zh-CN"/>
        </w:rPr>
        <w:t>3000</w:t>
      </w:r>
      <w:r>
        <w:rPr>
          <w:color w:val="231F20"/>
          <w:spacing w:val="-12"/>
          <w:lang w:eastAsia="zh-CN"/>
        </w:rPr>
        <w:t xml:space="preserve"> </w:t>
      </w:r>
      <w:r>
        <w:rPr>
          <w:color w:val="231F20"/>
          <w:spacing w:val="-25"/>
          <w:lang w:eastAsia="zh-CN"/>
        </w:rPr>
        <w:t>米</w:t>
      </w:r>
      <w:r>
        <w:rPr>
          <w:color w:val="231F20"/>
          <w:lang w:eastAsia="zh-CN"/>
        </w:rPr>
        <w:t>（女</w:t>
      </w:r>
      <w:r>
        <w:rPr>
          <w:color w:val="231F20"/>
          <w:spacing w:val="-25"/>
          <w:lang w:eastAsia="zh-CN"/>
        </w:rPr>
        <w:t>）</w:t>
      </w:r>
      <w:r>
        <w:rPr>
          <w:color w:val="231F20"/>
          <w:lang w:eastAsia="zh-CN"/>
        </w:rPr>
        <w:t>、 5000</w:t>
      </w:r>
      <w:r>
        <w:rPr>
          <w:color w:val="231F20"/>
          <w:spacing w:val="-10"/>
          <w:lang w:eastAsia="zh-CN"/>
        </w:rPr>
        <w:t xml:space="preserve"> </w:t>
      </w:r>
      <w:r>
        <w:rPr>
          <w:color w:val="231F20"/>
          <w:spacing w:val="-7"/>
          <w:lang w:eastAsia="zh-CN"/>
        </w:rPr>
        <w:t>米（男）、110</w:t>
      </w:r>
      <w:r>
        <w:rPr>
          <w:color w:val="231F20"/>
          <w:spacing w:val="-10"/>
          <w:lang w:eastAsia="zh-CN"/>
        </w:rPr>
        <w:t xml:space="preserve"> </w:t>
      </w:r>
      <w:r>
        <w:rPr>
          <w:color w:val="231F20"/>
          <w:spacing w:val="-6"/>
          <w:lang w:eastAsia="zh-CN"/>
        </w:rPr>
        <w:t>米栏（男）、100</w:t>
      </w:r>
      <w:r>
        <w:rPr>
          <w:color w:val="231F20"/>
          <w:spacing w:val="-10"/>
          <w:lang w:eastAsia="zh-CN"/>
        </w:rPr>
        <w:t xml:space="preserve"> </w:t>
      </w:r>
      <w:r>
        <w:rPr>
          <w:color w:val="231F20"/>
          <w:spacing w:val="-6"/>
          <w:lang w:eastAsia="zh-CN"/>
        </w:rPr>
        <w:t>米栏（女）、400</w:t>
      </w:r>
      <w:r>
        <w:rPr>
          <w:color w:val="231F20"/>
          <w:spacing w:val="-10"/>
          <w:lang w:eastAsia="zh-CN"/>
        </w:rPr>
        <w:t xml:space="preserve"> </w:t>
      </w:r>
      <w:r>
        <w:rPr>
          <w:color w:val="231F20"/>
          <w:spacing w:val="-4"/>
          <w:lang w:eastAsia="zh-CN"/>
        </w:rPr>
        <w:t>米栏、跳高、撑竿跳高、跳远、三级跳远、</w:t>
      </w:r>
      <w:r>
        <w:rPr>
          <w:color w:val="231F20"/>
          <w:spacing w:val="39"/>
          <w:lang w:eastAsia="zh-CN"/>
        </w:rPr>
        <w:t xml:space="preserve"> </w:t>
      </w:r>
      <w:r>
        <w:rPr>
          <w:color w:val="231F20"/>
          <w:spacing w:val="-6"/>
          <w:lang w:eastAsia="zh-CN"/>
        </w:rPr>
        <w:t>铅球、铁饼、标枪、链球、全能和</w:t>
      </w:r>
      <w:r>
        <w:rPr>
          <w:color w:val="231F20"/>
          <w:spacing w:val="-11"/>
          <w:lang w:eastAsia="zh-CN"/>
        </w:rPr>
        <w:t xml:space="preserve"> </w:t>
      </w:r>
      <w:r>
        <w:rPr>
          <w:color w:val="231F20"/>
          <w:lang w:eastAsia="zh-CN"/>
        </w:rPr>
        <w:t>10000</w:t>
      </w:r>
      <w:r>
        <w:rPr>
          <w:color w:val="231F20"/>
          <w:spacing w:val="-11"/>
          <w:lang w:eastAsia="zh-CN"/>
        </w:rPr>
        <w:t xml:space="preserve"> </w:t>
      </w:r>
      <w:r>
        <w:rPr>
          <w:color w:val="231F20"/>
          <w:spacing w:val="-6"/>
          <w:lang w:eastAsia="zh-CN"/>
        </w:rPr>
        <w:t>米竞走（男）、5000</w:t>
      </w:r>
      <w:r>
        <w:rPr>
          <w:color w:val="231F20"/>
          <w:spacing w:val="-11"/>
          <w:lang w:eastAsia="zh-CN"/>
        </w:rPr>
        <w:t xml:space="preserve"> </w:t>
      </w:r>
      <w:r>
        <w:rPr>
          <w:color w:val="231F20"/>
          <w:spacing w:val="-3"/>
          <w:lang w:eastAsia="zh-CN"/>
        </w:rPr>
        <w:t>米竞走（女）其中一个项目的考试。</w:t>
      </w:r>
    </w:p>
    <w:p w14:paraId="752D4B7C">
      <w:pPr>
        <w:pStyle w:val="3"/>
        <w:spacing w:before="17" w:line="300" w:lineRule="auto"/>
        <w:ind w:left="110" w:right="101" w:firstLine="396"/>
        <w:jc w:val="both"/>
        <w:rPr>
          <w:lang w:eastAsia="zh-CN"/>
        </w:rPr>
      </w:pPr>
      <w:r>
        <w:rPr>
          <w:color w:val="231F20"/>
          <w:spacing w:val="2"/>
          <w:lang w:eastAsia="zh-CN"/>
        </w:rPr>
        <w:t>（二）径赛项目考试采用一次性比赛，使用电动计时或手计时计取成绩，参照评分标准换</w:t>
      </w:r>
      <w:r>
        <w:rPr>
          <w:color w:val="231F20"/>
          <w:spacing w:val="65"/>
          <w:lang w:eastAsia="zh-CN"/>
        </w:rPr>
        <w:t xml:space="preserve"> </w:t>
      </w:r>
      <w:r>
        <w:rPr>
          <w:color w:val="231F20"/>
          <w:lang w:eastAsia="zh-CN"/>
        </w:rPr>
        <w:t>算成得分</w:t>
      </w:r>
      <w:r>
        <w:rPr>
          <w:color w:val="231F20"/>
          <w:spacing w:val="-56"/>
          <w:lang w:eastAsia="zh-CN"/>
        </w:rPr>
        <w:t>。</w:t>
      </w:r>
      <w:r>
        <w:rPr>
          <w:color w:val="231F20"/>
          <w:lang w:eastAsia="zh-CN"/>
        </w:rPr>
        <w:t>使用手计时</w:t>
      </w:r>
      <w:r>
        <w:rPr>
          <w:color w:val="231F20"/>
          <w:spacing w:val="-56"/>
          <w:lang w:eastAsia="zh-CN"/>
        </w:rPr>
        <w:t>，</w:t>
      </w:r>
      <w:r>
        <w:rPr>
          <w:color w:val="231F20"/>
          <w:lang w:eastAsia="zh-CN"/>
        </w:rPr>
        <w:t>每道须由三名计时员计取成绩</w:t>
      </w:r>
      <w:r>
        <w:rPr>
          <w:color w:val="231F20"/>
          <w:spacing w:val="-56"/>
          <w:lang w:eastAsia="zh-CN"/>
        </w:rPr>
        <w:t>，</w:t>
      </w:r>
      <w:r>
        <w:rPr>
          <w:color w:val="231F20"/>
          <w:lang w:eastAsia="zh-CN"/>
        </w:rPr>
        <w:t>所计成绩的中间值或相同值为最终成绩。</w:t>
      </w:r>
    </w:p>
    <w:p w14:paraId="1D77C261">
      <w:pPr>
        <w:pStyle w:val="3"/>
        <w:spacing w:before="17" w:line="300" w:lineRule="auto"/>
        <w:ind w:left="110" w:right="195" w:firstLine="396"/>
        <w:jc w:val="both"/>
        <w:rPr>
          <w:lang w:eastAsia="zh-CN"/>
        </w:rPr>
      </w:pPr>
      <w:r>
        <w:rPr>
          <w:color w:val="231F20"/>
          <w:spacing w:val="1"/>
          <w:lang w:eastAsia="zh-CN"/>
        </w:rPr>
        <w:t>（三）径赛项目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(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1"/>
          <w:lang w:eastAsia="zh-CN"/>
        </w:rPr>
        <w:t>含全能径赛项目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)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1"/>
          <w:lang w:eastAsia="zh-CN"/>
        </w:rPr>
        <w:t>考试中对每组第一次起跑犯规的考生应给予警告，只</w:t>
      </w:r>
      <w:r>
        <w:rPr>
          <w:color w:val="231F20"/>
          <w:spacing w:val="2"/>
          <w:lang w:eastAsia="zh-CN"/>
        </w:rPr>
        <w:t>允许考生有一次起跑犯规而不被取消资格，之后同一组的一名或多名考生每次起跑犯规，均将被取消该单项的比赛资格。如考试有条件使用起跑犯规监视设备，起跑犯规的判罚应依据起跑</w:t>
      </w:r>
      <w:r>
        <w:rPr>
          <w:color w:val="231F20"/>
          <w:lang w:eastAsia="zh-CN"/>
        </w:rPr>
        <w:t>犯规监视设备上的起跑反应时为准。</w:t>
      </w:r>
    </w:p>
    <w:p w14:paraId="4EE08903">
      <w:pPr>
        <w:pStyle w:val="3"/>
        <w:spacing w:before="17"/>
        <w:rPr>
          <w:lang w:eastAsia="zh-CN"/>
        </w:rPr>
      </w:pPr>
      <w:r>
        <w:rPr>
          <w:color w:val="231F20"/>
          <w:lang w:eastAsia="zh-CN"/>
        </w:rPr>
        <w:t>（四）田赛项目考试，每名考生均有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3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次试跳或试投机会，计取最好成绩换算成得分。</w:t>
      </w:r>
    </w:p>
    <w:p w14:paraId="5AA56F19">
      <w:pPr>
        <w:pStyle w:val="3"/>
        <w:spacing w:line="300" w:lineRule="auto"/>
        <w:ind w:left="110" w:right="151" w:firstLine="396"/>
        <w:jc w:val="both"/>
        <w:rPr>
          <w:lang w:eastAsia="zh-CN"/>
        </w:rPr>
      </w:pPr>
      <w:r>
        <w:rPr>
          <w:color w:val="231F20"/>
          <w:lang w:eastAsia="zh-CN"/>
        </w:rPr>
        <w:t>（五</w:t>
      </w:r>
      <w:r>
        <w:rPr>
          <w:color w:val="231F20"/>
          <w:spacing w:val="-67"/>
          <w:lang w:eastAsia="zh-CN"/>
        </w:rPr>
        <w:t>）</w:t>
      </w:r>
      <w:r>
        <w:rPr>
          <w:color w:val="231F20"/>
          <w:lang w:eastAsia="zh-CN"/>
        </w:rPr>
        <w:t>全能项目只考四项</w:t>
      </w:r>
      <w:r>
        <w:rPr>
          <w:color w:val="231F20"/>
          <w:spacing w:val="-67"/>
          <w:lang w:eastAsia="zh-CN"/>
        </w:rPr>
        <w:t>，</w:t>
      </w:r>
      <w:r>
        <w:rPr>
          <w:color w:val="231F20"/>
          <w:lang w:eastAsia="zh-CN"/>
        </w:rPr>
        <w:t>男子全能项目为</w:t>
      </w:r>
      <w:r>
        <w:rPr>
          <w:color w:val="231F20"/>
          <w:spacing w:val="-22"/>
          <w:lang w:eastAsia="zh-CN"/>
        </w:rPr>
        <w:t xml:space="preserve"> </w:t>
      </w:r>
      <w:r>
        <w:rPr>
          <w:color w:val="231F20"/>
          <w:lang w:eastAsia="zh-CN"/>
        </w:rPr>
        <w:t>110</w:t>
      </w:r>
      <w:r>
        <w:rPr>
          <w:color w:val="231F20"/>
          <w:spacing w:val="-22"/>
          <w:lang w:eastAsia="zh-CN"/>
        </w:rPr>
        <w:t xml:space="preserve"> </w:t>
      </w:r>
      <w:r>
        <w:rPr>
          <w:color w:val="231F20"/>
          <w:lang w:eastAsia="zh-CN"/>
        </w:rPr>
        <w:t>米栏</w:t>
      </w:r>
      <w:r>
        <w:rPr>
          <w:color w:val="231F20"/>
          <w:spacing w:val="-67"/>
          <w:lang w:eastAsia="zh-CN"/>
        </w:rPr>
        <w:t>、</w:t>
      </w:r>
      <w:r>
        <w:rPr>
          <w:color w:val="231F20"/>
          <w:lang w:eastAsia="zh-CN"/>
        </w:rPr>
        <w:t>跳高</w:t>
      </w:r>
      <w:r>
        <w:rPr>
          <w:color w:val="231F20"/>
          <w:spacing w:val="-67"/>
          <w:lang w:eastAsia="zh-CN"/>
        </w:rPr>
        <w:t>、</w:t>
      </w:r>
      <w:r>
        <w:rPr>
          <w:color w:val="231F20"/>
          <w:lang w:eastAsia="zh-CN"/>
        </w:rPr>
        <w:t>铁饼或标</w:t>
      </w:r>
      <w:r>
        <w:rPr>
          <w:color w:val="231F20"/>
          <w:spacing w:val="-67"/>
          <w:lang w:eastAsia="zh-CN"/>
        </w:rPr>
        <w:t>枪</w:t>
      </w:r>
      <w:r>
        <w:rPr>
          <w:color w:val="231F20"/>
          <w:lang w:eastAsia="zh-CN"/>
        </w:rPr>
        <w:t>（二选一</w:t>
      </w:r>
      <w:r>
        <w:rPr>
          <w:color w:val="231F20"/>
          <w:spacing w:val="-67"/>
          <w:lang w:eastAsia="zh-CN"/>
        </w:rPr>
        <w:t>）</w:t>
      </w:r>
      <w:r>
        <w:rPr>
          <w:color w:val="231F20"/>
          <w:lang w:eastAsia="zh-CN"/>
        </w:rPr>
        <w:t>和</w:t>
      </w:r>
      <w:r>
        <w:rPr>
          <w:color w:val="231F20"/>
          <w:spacing w:val="-22"/>
          <w:lang w:eastAsia="zh-CN"/>
        </w:rPr>
        <w:t xml:space="preserve"> </w:t>
      </w:r>
      <w:r>
        <w:rPr>
          <w:color w:val="231F20"/>
          <w:lang w:eastAsia="zh-CN"/>
        </w:rPr>
        <w:t>1500</w:t>
      </w:r>
      <w:r>
        <w:rPr>
          <w:color w:val="231F20"/>
          <w:spacing w:val="-22"/>
          <w:lang w:eastAsia="zh-CN"/>
        </w:rPr>
        <w:t xml:space="preserve"> </w:t>
      </w:r>
      <w:r>
        <w:rPr>
          <w:color w:val="231F20"/>
          <w:spacing w:val="-34"/>
          <w:lang w:eastAsia="zh-CN"/>
        </w:rPr>
        <w:t>米</w:t>
      </w:r>
      <w:r>
        <w:rPr>
          <w:color w:val="231F20"/>
          <w:lang w:eastAsia="zh-CN"/>
        </w:rPr>
        <w:t xml:space="preserve">； </w:t>
      </w:r>
      <w:r>
        <w:rPr>
          <w:color w:val="231F20"/>
          <w:spacing w:val="3"/>
          <w:lang w:eastAsia="zh-CN"/>
        </w:rPr>
        <w:t>女子全能项目为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100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2"/>
          <w:lang w:eastAsia="zh-CN"/>
        </w:rPr>
        <w:t>米栏、跳高、标枪和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lang w:eastAsia="zh-CN"/>
        </w:rPr>
        <w:t>800</w:t>
      </w:r>
      <w:r>
        <w:rPr>
          <w:color w:val="231F20"/>
          <w:spacing w:val="-5"/>
          <w:lang w:eastAsia="zh-CN"/>
        </w:rPr>
        <w:t xml:space="preserve"> </w:t>
      </w:r>
      <w:r>
        <w:rPr>
          <w:color w:val="231F20"/>
          <w:spacing w:val="3"/>
          <w:lang w:eastAsia="zh-CN"/>
        </w:rPr>
        <w:t>米。各单项得分查中国田径协会审定的《田径项</w:t>
      </w:r>
      <w:r>
        <w:rPr>
          <w:color w:val="231F20"/>
          <w:lang w:eastAsia="zh-CN"/>
        </w:rPr>
        <w:t>目分值表》，按四项累计得分为最后得分。</w:t>
      </w:r>
    </w:p>
    <w:p w14:paraId="267B4065">
      <w:pPr>
        <w:pStyle w:val="3"/>
        <w:spacing w:before="17" w:line="300" w:lineRule="auto"/>
        <w:ind w:left="110" w:right="196" w:firstLine="396"/>
        <w:jc w:val="both"/>
        <w:rPr>
          <w:lang w:eastAsia="zh-CN"/>
        </w:rPr>
      </w:pPr>
      <w:r>
        <w:rPr>
          <w:color w:val="231F20"/>
          <w:spacing w:val="2"/>
          <w:lang w:eastAsia="zh-CN"/>
        </w:rPr>
        <w:t>（六）跨栏采用的栏架高度和投掷项目所使用的器材重量，均以国际田联最新田径竞赛规</w:t>
      </w:r>
      <w:r>
        <w:rPr>
          <w:color w:val="231F20"/>
          <w:spacing w:val="71"/>
          <w:lang w:eastAsia="zh-CN"/>
        </w:rPr>
        <w:t xml:space="preserve"> </w:t>
      </w:r>
      <w:r>
        <w:rPr>
          <w:color w:val="231F20"/>
          <w:lang w:eastAsia="zh-CN"/>
        </w:rPr>
        <w:t>则规定的成人比赛器材规格为标准，见表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1-1、表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1-2。</w:t>
      </w:r>
      <w:bookmarkStart w:id="0" w:name="_GoBack"/>
      <w:bookmarkEnd w:id="0"/>
    </w:p>
    <w:p w14:paraId="49B5A151">
      <w:pPr>
        <w:pStyle w:val="3"/>
        <w:spacing w:before="10"/>
        <w:ind w:left="2239"/>
        <w:rPr>
          <w:rFonts w:ascii="方正宋三简体" w:hAnsi="方正宋三简体" w:eastAsia="方正宋三简体" w:cs="方正宋三简体"/>
          <w:color w:val="231F20"/>
          <w:lang w:eastAsia="zh-CN"/>
        </w:rPr>
      </w:pPr>
    </w:p>
    <w:p w14:paraId="40514DBF">
      <w:pPr>
        <w:pStyle w:val="3"/>
        <w:spacing w:before="10"/>
        <w:ind w:left="2239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1-1  跨栏考试采用的栏架高度（单位：米）</w:t>
      </w:r>
    </w:p>
    <w:p w14:paraId="1A52EBE1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3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5"/>
        <w:gridCol w:w="2162"/>
        <w:gridCol w:w="2083"/>
        <w:gridCol w:w="2083"/>
      </w:tblGrid>
      <w:tr w14:paraId="41A7A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</w:trPr>
        <w:tc>
          <w:tcPr>
            <w:tcW w:w="200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EBF489C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组别</w:t>
            </w:r>
          </w:p>
        </w:tc>
        <w:tc>
          <w:tcPr>
            <w:tcW w:w="216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60773A6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110 米栏</w:t>
            </w:r>
          </w:p>
        </w:tc>
        <w:tc>
          <w:tcPr>
            <w:tcW w:w="208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FDD6C94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100 米栏</w:t>
            </w:r>
          </w:p>
        </w:tc>
        <w:tc>
          <w:tcPr>
            <w:tcW w:w="208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284B4B1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400 米栏</w:t>
            </w:r>
          </w:p>
        </w:tc>
      </w:tr>
      <w:tr w14:paraId="4E4CC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200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6631B1">
            <w:pPr>
              <w:pStyle w:val="22"/>
              <w:spacing w:before="7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男子</w:t>
            </w:r>
          </w:p>
        </w:tc>
        <w:tc>
          <w:tcPr>
            <w:tcW w:w="216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CAD863">
            <w:pPr>
              <w:pStyle w:val="22"/>
              <w:spacing w:before="7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/>
                <w:color w:val="231F20"/>
                <w:sz w:val="18"/>
              </w:rPr>
              <w:t>1.067</w:t>
            </w:r>
          </w:p>
        </w:tc>
        <w:tc>
          <w:tcPr>
            <w:tcW w:w="208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71A3B6">
            <w:pPr>
              <w:pStyle w:val="22"/>
              <w:spacing w:before="7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—</w:t>
            </w:r>
          </w:p>
        </w:tc>
        <w:tc>
          <w:tcPr>
            <w:tcW w:w="208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2A9305">
            <w:pPr>
              <w:pStyle w:val="22"/>
              <w:spacing w:before="79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/>
                <w:color w:val="231F20"/>
                <w:sz w:val="18"/>
              </w:rPr>
              <w:t>0.914</w:t>
            </w:r>
          </w:p>
        </w:tc>
      </w:tr>
      <w:tr w14:paraId="69648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200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4A0CC39">
            <w:pPr>
              <w:pStyle w:val="22"/>
              <w:spacing w:before="66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女子</w:t>
            </w:r>
          </w:p>
        </w:tc>
        <w:tc>
          <w:tcPr>
            <w:tcW w:w="2162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AFB83BB">
            <w:pPr>
              <w:pStyle w:val="22"/>
              <w:spacing w:before="66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—</w:t>
            </w:r>
          </w:p>
        </w:tc>
        <w:tc>
          <w:tcPr>
            <w:tcW w:w="208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47510CB">
            <w:pPr>
              <w:pStyle w:val="22"/>
              <w:spacing w:before="66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/>
                <w:color w:val="231F20"/>
                <w:sz w:val="18"/>
              </w:rPr>
              <w:t>0.84</w:t>
            </w:r>
          </w:p>
        </w:tc>
        <w:tc>
          <w:tcPr>
            <w:tcW w:w="208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6CF7320">
            <w:pPr>
              <w:pStyle w:val="22"/>
              <w:spacing w:before="66"/>
              <w:jc w:val="center"/>
              <w:rPr>
                <w:rFonts w:ascii="方正宋三简体" w:hAnsi="方正宋三简体" w:eastAsia="方正宋三简体" w:cs="方正宋三简体"/>
                <w:sz w:val="18"/>
                <w:szCs w:val="18"/>
              </w:rPr>
            </w:pPr>
            <w:r>
              <w:rPr>
                <w:rFonts w:ascii="方正宋三简体"/>
                <w:color w:val="231F20"/>
                <w:sz w:val="18"/>
              </w:rPr>
              <w:t>0.762</w:t>
            </w:r>
          </w:p>
        </w:tc>
      </w:tr>
    </w:tbl>
    <w:p w14:paraId="40E02945">
      <w:pPr>
        <w:spacing w:before="11"/>
        <w:rPr>
          <w:rFonts w:ascii="方正宋三简体" w:hAnsi="方正宋三简体" w:eastAsia="方正宋三简体" w:cs="方正宋三简体"/>
          <w:sz w:val="21"/>
          <w:szCs w:val="21"/>
        </w:rPr>
      </w:pPr>
    </w:p>
    <w:p w14:paraId="7DEAD90B">
      <w:pPr>
        <w:pStyle w:val="3"/>
        <w:spacing w:before="10"/>
        <w:ind w:left="1939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1-2  投掷项目考试使用器材的重量（单位：千克）</w:t>
      </w:r>
    </w:p>
    <w:p w14:paraId="76FE9480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5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667"/>
        <w:gridCol w:w="1667"/>
        <w:gridCol w:w="1667"/>
        <w:gridCol w:w="1667"/>
      </w:tblGrid>
      <w:tr w14:paraId="62917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667" w:type="dxa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 w14:paraId="76334FEC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组别</w:t>
            </w:r>
          </w:p>
        </w:tc>
        <w:tc>
          <w:tcPr>
            <w:tcW w:w="1667" w:type="dxa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9762124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铅球</w:t>
            </w:r>
          </w:p>
        </w:tc>
        <w:tc>
          <w:tcPr>
            <w:tcW w:w="166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F683B03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标枪</w:t>
            </w:r>
          </w:p>
        </w:tc>
        <w:tc>
          <w:tcPr>
            <w:tcW w:w="1667" w:type="dxa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 w14:paraId="7C842A45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铁饼</w:t>
            </w:r>
          </w:p>
        </w:tc>
        <w:tc>
          <w:tcPr>
            <w:tcW w:w="1667" w:type="dxa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CA1B6E8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链球</w:t>
            </w:r>
          </w:p>
        </w:tc>
      </w:tr>
      <w:tr w14:paraId="37FA1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1667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8D6F91F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男子</w:t>
            </w:r>
          </w:p>
        </w:tc>
        <w:tc>
          <w:tcPr>
            <w:tcW w:w="1667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9F3E743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7.26</w:t>
            </w:r>
          </w:p>
        </w:tc>
        <w:tc>
          <w:tcPr>
            <w:tcW w:w="166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C7E62E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0.8</w:t>
            </w:r>
          </w:p>
        </w:tc>
        <w:tc>
          <w:tcPr>
            <w:tcW w:w="1667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410B3F4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</w:t>
            </w:r>
          </w:p>
        </w:tc>
        <w:tc>
          <w:tcPr>
            <w:tcW w:w="1667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54CAB68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7.26</w:t>
            </w:r>
          </w:p>
        </w:tc>
      </w:tr>
      <w:tr w14:paraId="508C1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</w:trPr>
        <w:tc>
          <w:tcPr>
            <w:tcW w:w="1667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4E571A20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女子</w:t>
            </w:r>
          </w:p>
        </w:tc>
        <w:tc>
          <w:tcPr>
            <w:tcW w:w="1667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1EA1601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C051AC9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0.6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5AF9F15E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</w:t>
            </w:r>
          </w:p>
        </w:tc>
        <w:tc>
          <w:tcPr>
            <w:tcW w:w="1667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E440F82">
            <w:pPr>
              <w:pStyle w:val="22"/>
              <w:spacing w:before="69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</w:t>
            </w:r>
          </w:p>
        </w:tc>
      </w:tr>
    </w:tbl>
    <w:p w14:paraId="40928799">
      <w:pPr>
        <w:spacing w:before="5"/>
        <w:rPr>
          <w:rFonts w:ascii="方正宋三简体" w:hAnsi="方正宋三简体" w:eastAsia="方正宋三简体" w:cs="方正宋三简体"/>
          <w:sz w:val="21"/>
          <w:szCs w:val="21"/>
        </w:rPr>
      </w:pPr>
    </w:p>
    <w:p w14:paraId="6EEE60DC">
      <w:pPr>
        <w:pStyle w:val="3"/>
        <w:spacing w:before="17"/>
        <w:ind w:left="500"/>
        <w:rPr>
          <w:lang w:eastAsia="zh-CN"/>
        </w:rPr>
      </w:pPr>
      <w:r>
        <w:rPr>
          <w:color w:val="231F20"/>
          <w:lang w:eastAsia="zh-CN"/>
        </w:rPr>
        <w:t>（七）评分标准：见表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1-3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～表</w:t>
      </w:r>
      <w:r>
        <w:rPr>
          <w:color w:val="231F20"/>
          <w:spacing w:val="-6"/>
          <w:lang w:eastAsia="zh-CN"/>
        </w:rPr>
        <w:t xml:space="preserve"> </w:t>
      </w:r>
      <w:r>
        <w:rPr>
          <w:color w:val="231F20"/>
          <w:lang w:eastAsia="zh-CN"/>
        </w:rPr>
        <w:t>1-8。</w:t>
      </w:r>
    </w:p>
    <w:p w14:paraId="27881B48">
      <w:pPr>
        <w:rPr>
          <w:rFonts w:ascii="方正宋一简体" w:hAnsi="方正宋一简体" w:eastAsia="方正宋一简体" w:cs="方正宋一简体"/>
          <w:sz w:val="20"/>
          <w:szCs w:val="20"/>
          <w:lang w:eastAsia="zh-CN"/>
        </w:rPr>
      </w:pPr>
    </w:p>
    <w:p w14:paraId="7B554671">
      <w:pPr>
        <w:pStyle w:val="3"/>
        <w:spacing w:before="150"/>
        <w:ind w:left="103" w:right="107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1-3  男子径赛电计时评分表</w:t>
      </w:r>
    </w:p>
    <w:p w14:paraId="0FC87BBC">
      <w:pPr>
        <w:spacing w:before="7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3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9"/>
        <w:gridCol w:w="740"/>
        <w:gridCol w:w="740"/>
        <w:gridCol w:w="740"/>
        <w:gridCol w:w="757"/>
        <w:gridCol w:w="850"/>
        <w:gridCol w:w="851"/>
        <w:gridCol w:w="992"/>
        <w:gridCol w:w="904"/>
        <w:gridCol w:w="1070"/>
      </w:tblGrid>
      <w:tr w14:paraId="37C18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exact"/>
        </w:trPr>
        <w:tc>
          <w:tcPr>
            <w:tcW w:w="68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464E7EC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74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33A9DA7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 米</w:t>
            </w:r>
          </w:p>
        </w:tc>
        <w:tc>
          <w:tcPr>
            <w:tcW w:w="74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5ACF34C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200 米</w:t>
            </w:r>
          </w:p>
        </w:tc>
        <w:tc>
          <w:tcPr>
            <w:tcW w:w="74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5FB698A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</w:t>
            </w:r>
          </w:p>
        </w:tc>
        <w:tc>
          <w:tcPr>
            <w:tcW w:w="75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5302C75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800 米</w:t>
            </w:r>
          </w:p>
        </w:tc>
        <w:tc>
          <w:tcPr>
            <w:tcW w:w="85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198920A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1500 米</w:t>
            </w:r>
          </w:p>
        </w:tc>
        <w:tc>
          <w:tcPr>
            <w:tcW w:w="85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2DB6B5C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5000 米</w:t>
            </w:r>
          </w:p>
        </w:tc>
        <w:tc>
          <w:tcPr>
            <w:tcW w:w="99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409C939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110 米栏</w:t>
            </w:r>
          </w:p>
        </w:tc>
        <w:tc>
          <w:tcPr>
            <w:tcW w:w="90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5C8810E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米栏</w:t>
            </w:r>
          </w:p>
        </w:tc>
        <w:tc>
          <w:tcPr>
            <w:tcW w:w="107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6383B298">
            <w:pPr>
              <w:pStyle w:val="22"/>
              <w:spacing w:line="245" w:lineRule="exact"/>
              <w:ind w:leftChars="-3" w:right="49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10000 米</w:t>
            </w:r>
          </w:p>
          <w:p w14:paraId="53BD38EC">
            <w:pPr>
              <w:pStyle w:val="22"/>
              <w:spacing w:before="34"/>
              <w:ind w:leftChars="-3" w:right="49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竞走</w:t>
            </w:r>
          </w:p>
        </w:tc>
      </w:tr>
      <w:tr w14:paraId="2C754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EF34A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4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4DBA5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10.88</w:t>
            </w:r>
          </w:p>
        </w:tc>
        <w:tc>
          <w:tcPr>
            <w:tcW w:w="74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0343E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21.92</w:t>
            </w:r>
          </w:p>
        </w:tc>
        <w:tc>
          <w:tcPr>
            <w:tcW w:w="74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A306A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49.35</w:t>
            </w:r>
          </w:p>
        </w:tc>
        <w:tc>
          <w:tcPr>
            <w:tcW w:w="75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FEBD3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1:51.57</w:t>
            </w:r>
          </w:p>
        </w:tc>
        <w:tc>
          <w:tcPr>
            <w:tcW w:w="85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0A840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3:51.9</w:t>
            </w:r>
          </w:p>
        </w:tc>
        <w:tc>
          <w:tcPr>
            <w:tcW w:w="85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254AC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14:35.0</w:t>
            </w:r>
          </w:p>
        </w:tc>
        <w:tc>
          <w:tcPr>
            <w:tcW w:w="99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F5191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14.68</w:t>
            </w:r>
          </w:p>
        </w:tc>
        <w:tc>
          <w:tcPr>
            <w:tcW w:w="90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C6F02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53.89</w:t>
            </w:r>
          </w:p>
        </w:tc>
        <w:tc>
          <w:tcPr>
            <w:tcW w:w="107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BBD20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43:35.0</w:t>
            </w:r>
          </w:p>
        </w:tc>
      </w:tr>
      <w:tr w14:paraId="4AD86F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A3BA8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C5BBE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11ABA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11B54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49.40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598C3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1:52.15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20521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3:52.5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D0308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14:36.0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E93AF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14.69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A75E0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FA934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43:40.0</w:t>
            </w:r>
          </w:p>
        </w:tc>
      </w:tr>
      <w:tr w14:paraId="0C813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6D8A8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896CA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85D55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21.96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414B8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49.45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75C2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1:52.73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84621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3:53.1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EFE90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14:37.0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97B54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8469B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53.99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E06D8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43:45.0</w:t>
            </w:r>
          </w:p>
        </w:tc>
      </w:tr>
      <w:tr w14:paraId="19E42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75B8F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55D60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10.91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D5CD4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21.98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5BEA0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49.50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A2654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1:53.32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275D1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3:53.7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282EC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14:38.0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A7238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57A60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54.04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56E87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43:50.0</w:t>
            </w:r>
          </w:p>
        </w:tc>
      </w:tr>
      <w:tr w14:paraId="4CF8E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B06AE9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7678A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10.92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96015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22.00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8E466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49.55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EA512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1:53.91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EB65F1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3:54.3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09E1B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14:39.0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3678E1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14.72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C7F88C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54.09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B8FB4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43:55.0</w:t>
            </w:r>
          </w:p>
        </w:tc>
      </w:tr>
      <w:tr w14:paraId="04B527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17E8A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BA80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10.93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E615A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22.02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A8490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49.60</w:t>
            </w:r>
          </w:p>
        </w:tc>
        <w:tc>
          <w:tcPr>
            <w:tcW w:w="75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10C51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1:54.50</w:t>
            </w:r>
          </w:p>
        </w:tc>
        <w:tc>
          <w:tcPr>
            <w:tcW w:w="85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6A5C5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3:54.9</w:t>
            </w:r>
          </w:p>
        </w:tc>
        <w:tc>
          <w:tcPr>
            <w:tcW w:w="85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52C2F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14:40.0</w:t>
            </w:r>
          </w:p>
        </w:tc>
        <w:tc>
          <w:tcPr>
            <w:tcW w:w="99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F6F15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14.73</w:t>
            </w:r>
          </w:p>
        </w:tc>
        <w:tc>
          <w:tcPr>
            <w:tcW w:w="9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FEBFE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54.14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BFBF7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44:00.0</w:t>
            </w:r>
          </w:p>
        </w:tc>
      </w:tr>
      <w:tr w14:paraId="2A65A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77FDD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9DAA2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EA59E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22.08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3F794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49.73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EBD64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1:54.83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AF075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3:55.6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2DADC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14:43.5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6017E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B6388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54.37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B8A72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44:11.0</w:t>
            </w:r>
          </w:p>
        </w:tc>
      </w:tr>
      <w:tr w14:paraId="22D11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A2B89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46791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0FA5F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22.14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E7B07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49.86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82BC3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1:55.16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7ADCC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3:56.3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42CDF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14:47.0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20249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14.83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C1250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B8DD6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44:22.0</w:t>
            </w:r>
          </w:p>
        </w:tc>
      </w:tr>
      <w:tr w14:paraId="648ED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47A90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5B110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BF8B3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22.20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159C7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49.99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F1A35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1:55.49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7608D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3:57.0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B2162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14:50.5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0FD9A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14.88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45E8C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9D60D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44:33.0</w:t>
            </w:r>
          </w:p>
        </w:tc>
      </w:tr>
      <w:tr w14:paraId="10C51D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AA5EF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454643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5B8153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22.26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CA5357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50.12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2F7419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1:55.82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3382A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3:57.7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4B533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14:54.0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590B8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14.93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FAFF7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55.06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7B09E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44:44.0</w:t>
            </w:r>
          </w:p>
        </w:tc>
      </w:tr>
      <w:tr w14:paraId="6A2892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E05B0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BD7FF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11.03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836F5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22.33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20127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50.25</w:t>
            </w:r>
          </w:p>
        </w:tc>
        <w:tc>
          <w:tcPr>
            <w:tcW w:w="75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49D67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1:56.15</w:t>
            </w:r>
          </w:p>
        </w:tc>
        <w:tc>
          <w:tcPr>
            <w:tcW w:w="85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090A3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3:58.4</w:t>
            </w:r>
          </w:p>
        </w:tc>
        <w:tc>
          <w:tcPr>
            <w:tcW w:w="85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C814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14:57.5</w:t>
            </w:r>
          </w:p>
        </w:tc>
        <w:tc>
          <w:tcPr>
            <w:tcW w:w="99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64806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14.98</w:t>
            </w:r>
          </w:p>
        </w:tc>
        <w:tc>
          <w:tcPr>
            <w:tcW w:w="9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B0CAF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55.29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7EFD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44:55.0</w:t>
            </w:r>
          </w:p>
        </w:tc>
      </w:tr>
      <w:tr w14:paraId="68D24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461E2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3FFCA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11.06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2EF22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22.40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09108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50.39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C2AAC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1:56.48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16FDF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3:59.2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1469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15:01.0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4D5F5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15.04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01DBB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8F48F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45:06.0</w:t>
            </w:r>
          </w:p>
        </w:tc>
      </w:tr>
      <w:tr w14:paraId="10AACA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2F22F8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2095F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11.09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27129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22.47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E0066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50.53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79B7E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1:56.81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072FB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D6B2B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15:04.5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C8F2E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15.10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1ABDD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55.75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B510E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45:17.0</w:t>
            </w:r>
          </w:p>
        </w:tc>
      </w:tr>
      <w:tr w14:paraId="0C815E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33060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8B2B6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11.12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91C05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22.54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5DBE2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50.67</w:t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7BB91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1:57.14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6A025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4:00.8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7173F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15:08.0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9BE82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15.15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068FD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55.98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33A28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45:28.0</w:t>
            </w:r>
          </w:p>
        </w:tc>
      </w:tr>
      <w:tr w14:paraId="466C9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82D3A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4E5B8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11.15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10FC1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22.61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51B6A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50.81</w:t>
            </w:r>
          </w:p>
        </w:tc>
        <w:tc>
          <w:tcPr>
            <w:tcW w:w="75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77D68D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1:57.48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05D37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4:01.6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3D784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15:11.6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6859C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15.20</w:t>
            </w:r>
          </w:p>
        </w:tc>
        <w:tc>
          <w:tcPr>
            <w:tcW w:w="9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66D9B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56.22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B5EF3C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45:40.0</w:t>
            </w:r>
          </w:p>
        </w:tc>
      </w:tr>
      <w:tr w14:paraId="33378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257A4F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34577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11.18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59C94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22.68</w:t>
            </w:r>
          </w:p>
        </w:tc>
        <w:tc>
          <w:tcPr>
            <w:tcW w:w="74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F3F8A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50.95</w:t>
            </w:r>
          </w:p>
        </w:tc>
        <w:tc>
          <w:tcPr>
            <w:tcW w:w="75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EB0DE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1:57.82</w:t>
            </w:r>
          </w:p>
        </w:tc>
        <w:tc>
          <w:tcPr>
            <w:tcW w:w="85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F883A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4:02.4</w:t>
            </w:r>
          </w:p>
        </w:tc>
        <w:tc>
          <w:tcPr>
            <w:tcW w:w="85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D9892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15:15.2</w:t>
            </w:r>
          </w:p>
        </w:tc>
        <w:tc>
          <w:tcPr>
            <w:tcW w:w="99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EB13A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15.26</w:t>
            </w:r>
          </w:p>
        </w:tc>
        <w:tc>
          <w:tcPr>
            <w:tcW w:w="9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A8013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56.46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D2A55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45:52.0</w:t>
            </w:r>
          </w:p>
        </w:tc>
      </w:tr>
    </w:tbl>
    <w:p w14:paraId="443F96E4">
      <w:pPr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br w:type="page"/>
      </w:r>
    </w:p>
    <w:p w14:paraId="2834B0B9">
      <w:pPr>
        <w:spacing w:before="5"/>
        <w:rPr>
          <w:rFonts w:ascii="Times New Roman" w:hAnsi="Times New Roman" w:eastAsia="Times New Roman" w:cs="Times New Roman"/>
          <w:sz w:val="15"/>
          <w:szCs w:val="15"/>
        </w:rPr>
      </w:pPr>
    </w:p>
    <w:tbl>
      <w:tblPr>
        <w:tblStyle w:val="10"/>
        <w:tblW w:w="8333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768"/>
        <w:gridCol w:w="747"/>
        <w:gridCol w:w="734"/>
        <w:gridCol w:w="796"/>
        <w:gridCol w:w="832"/>
        <w:gridCol w:w="836"/>
        <w:gridCol w:w="953"/>
        <w:gridCol w:w="993"/>
        <w:gridCol w:w="1070"/>
      </w:tblGrid>
      <w:tr w14:paraId="415CC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60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174C3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76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63DF34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11.21</w:t>
            </w:r>
          </w:p>
        </w:tc>
        <w:tc>
          <w:tcPr>
            <w:tcW w:w="74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24A8D4D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22.75</w:t>
            </w:r>
          </w:p>
        </w:tc>
        <w:tc>
          <w:tcPr>
            <w:tcW w:w="73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4947C07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51.09</w:t>
            </w:r>
          </w:p>
        </w:tc>
        <w:tc>
          <w:tcPr>
            <w:tcW w:w="7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387FCD0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1:58.16</w:t>
            </w:r>
          </w:p>
        </w:tc>
        <w:tc>
          <w:tcPr>
            <w:tcW w:w="83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62284A9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4:03.2</w:t>
            </w:r>
          </w:p>
        </w:tc>
        <w:tc>
          <w:tcPr>
            <w:tcW w:w="83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139DC5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15:18.8</w:t>
            </w:r>
          </w:p>
        </w:tc>
        <w:tc>
          <w:tcPr>
            <w:tcW w:w="95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293D98B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15.32</w:t>
            </w:r>
          </w:p>
        </w:tc>
        <w:tc>
          <w:tcPr>
            <w:tcW w:w="99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3D027E8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56.70</w:t>
            </w:r>
          </w:p>
        </w:tc>
        <w:tc>
          <w:tcPr>
            <w:tcW w:w="107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70EDA58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46:04.0</w:t>
            </w:r>
          </w:p>
        </w:tc>
      </w:tr>
      <w:tr w14:paraId="7DCDF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33D99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958862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84E737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22.82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D2B3B2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51.23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9E715A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1:58.50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DE7AD0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4:04.0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E79C1A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15:22.4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27B2B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EC407F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56.94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5D90A9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46:16.0</w:t>
            </w:r>
          </w:p>
        </w:tc>
      </w:tr>
      <w:tr w14:paraId="46178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D0784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F98613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9E3E8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22.89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659EA7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51.37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122F3A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1:58.84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6E56CF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4:04.8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8361D3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15:26.0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C3F270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3AE4B0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57.18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45DFD9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46:28.0</w:t>
            </w:r>
          </w:p>
        </w:tc>
      </w:tr>
      <w:tr w14:paraId="3E380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235B5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49657B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11.30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28964A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22.96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1CBF21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51.51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44EA43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1:59.18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B2CFBE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4:05.6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175CE2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15:29.6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EB06ED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2A9783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57.42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B4838F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46:40.0</w:t>
            </w:r>
          </w:p>
        </w:tc>
      </w:tr>
      <w:tr w14:paraId="36BDC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DA146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5DA79D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6E34C3C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23.04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B6743A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51.65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0B75F6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1:59.52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641FD0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4:06.4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60A29FC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15:33.2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794A8A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15.56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8DD10A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57.66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16399C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46:52.0</w:t>
            </w:r>
          </w:p>
        </w:tc>
      </w:tr>
      <w:tr w14:paraId="510AEE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8AB81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AB9537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A3E8EB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23.12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B3628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51.79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2979E9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1:59.86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B619E2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4:07.2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3CEB2F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15:36.8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2FD035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F08637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57.90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A5A30B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47:04.0</w:t>
            </w:r>
          </w:p>
        </w:tc>
      </w:tr>
      <w:tr w14:paraId="39F04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5499D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19E086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E264C7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23.20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062ABC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51.94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E57960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2:00.20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5C331B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4:08.0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C64F1F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15:40.4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E54AEA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147D57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2B0EE7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47:16.0</w:t>
            </w:r>
          </w:p>
        </w:tc>
      </w:tr>
      <w:tr w14:paraId="72760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6B634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175BA6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8EEF0F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23.28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35F3B6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52.09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D6C4C9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2:00.54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BCCF24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4:08.8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30B5C3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15:44.1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8DA148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084838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12B6A0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47:29.0</w:t>
            </w:r>
          </w:p>
        </w:tc>
      </w:tr>
      <w:tr w14:paraId="5EBE6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B67B6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696EAD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11.50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8F2974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23.36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7601FB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52.24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F23701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2:00.88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22D3C9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4:09.6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1F4879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15:47.8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29A0DA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D45C51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58.64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C0234E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47:42.0</w:t>
            </w:r>
          </w:p>
        </w:tc>
      </w:tr>
      <w:tr w14:paraId="1FB51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ED220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4542937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D06657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23.44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AC20A1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52.39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961493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2:01.22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2F6FA2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4:10.5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3A426F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15:51.5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FC4003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15.89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69078C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58.89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0D4B26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47:55.0</w:t>
            </w:r>
          </w:p>
        </w:tc>
      </w:tr>
      <w:tr w14:paraId="116EE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07931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EE5768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BF639B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23.52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195640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52.54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38DE95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2:01.56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BF218E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4:11.4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EABE97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15:55.2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F94D8A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3B4786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FC5C5C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48:08.0</w:t>
            </w:r>
          </w:p>
        </w:tc>
      </w:tr>
      <w:tr w14:paraId="69E07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4B974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013BF0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F4D966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23.60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FD74C7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52.69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A087A3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2:01.90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52F345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4:12.3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932B74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15:58.9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8AE2B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ABA8C7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59.39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B04EA5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48:21.0</w:t>
            </w:r>
          </w:p>
        </w:tc>
      </w:tr>
      <w:tr w14:paraId="55F825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3FC49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154645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11.66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12D381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23.68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72B42B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52.84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76FCF1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2:02.24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A5DC67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4:13.2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B256E5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16:02.6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9252B7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2930AF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59.64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5132FB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48:34.0</w:t>
            </w:r>
          </w:p>
        </w:tc>
      </w:tr>
      <w:tr w14:paraId="2AC37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C9BA4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EDC862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11.70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BC30B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23.76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510C1B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52.99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2AB050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2:02.58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F83BAF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4:14.1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A1AC85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16:06.3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24CB5B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091661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59.89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C1426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48:47.0</w:t>
            </w:r>
          </w:p>
        </w:tc>
      </w:tr>
      <w:tr w14:paraId="3FEEBB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3B60E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DFC291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5D6852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23.84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D591C6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53.14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687060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2:03.00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0021F7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4:15.0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3D4C2B6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16:10.0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972976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16.24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130FC0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1:00.1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44FD8F9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49:00.0</w:t>
            </w:r>
          </w:p>
        </w:tc>
      </w:tr>
      <w:tr w14:paraId="5BA9E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B32D0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DB5C60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9AAF17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23.89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2F1932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138F4F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2:03.42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856204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4:15.8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4B7CD5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16:12.0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FBBFDC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891DF7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73CEB0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49:09.0</w:t>
            </w:r>
          </w:p>
        </w:tc>
      </w:tr>
      <w:tr w14:paraId="37AF3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E7830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FC027C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93C31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23.94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991371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53.36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0EF66F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2:03.85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CEFFCB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4:16.6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6B090B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16:14.0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BEF64E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874012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35B8C9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49:18.0</w:t>
            </w:r>
          </w:p>
        </w:tc>
      </w:tr>
      <w:tr w14:paraId="4C9B4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2C75D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4CD63F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EC1ED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23.99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4BD2AF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53.47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72DF95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2:04.28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143074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4:17.5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272939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16:16.0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1C0213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69389C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54E66D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49:27.0</w:t>
            </w:r>
          </w:p>
        </w:tc>
      </w:tr>
      <w:tr w14:paraId="6E6FF4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EED27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BEF3D1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11.86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4A22A4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24.04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A35C9F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53.58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B62BE8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2:04.71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55E9E1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4:18.3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790441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16:18.0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D90753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7643BC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1:01.2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2B782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49:36.0</w:t>
            </w:r>
          </w:p>
        </w:tc>
      </w:tr>
      <w:tr w14:paraId="427C60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E4CCE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AEE67F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11.89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6ED1E5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24.09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2D3936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53.69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449D8D7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2:05.14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6D8EB2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4:19.1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917A41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16:20.0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6DE25D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48C2A72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1:01.4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6DA930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49:45.0</w:t>
            </w:r>
          </w:p>
        </w:tc>
      </w:tr>
      <w:tr w14:paraId="55C75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524A6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3FEC1B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E21E3F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24.15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EA6C44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53.80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C6794B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2:05.56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1D329C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4:19.9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D6E237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16:22.0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56AE70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6E1440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3A3B25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49:54.0</w:t>
            </w:r>
          </w:p>
        </w:tc>
      </w:tr>
      <w:tr w14:paraId="013180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52CFB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87DE3B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49AE7A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24.21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D4218A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53.91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552FF8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2:05.98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671BB8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4:20.8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FFAC3E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16:24.0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EFCDD1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D7829B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95E21F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50:03.0</w:t>
            </w:r>
          </w:p>
        </w:tc>
      </w:tr>
      <w:tr w14:paraId="17CFDF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8BC70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151154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6615A0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24.27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BE46F7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54.02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0C32B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2:06.41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5DFBEE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4:21.6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0C42F8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16:26.0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1E0D63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52BC02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4B6C0D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50:12.0</w:t>
            </w:r>
          </w:p>
        </w:tc>
      </w:tr>
      <w:tr w14:paraId="49897F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37824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9FDE6E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12.01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E35A82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24.33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F9DAB2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54.13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C718CC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2:06.84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1A7D81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4:22.4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645622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16:28.0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D51C77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835AA3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1:02.5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69F039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50:21.0</w:t>
            </w:r>
          </w:p>
        </w:tc>
      </w:tr>
      <w:tr w14:paraId="0964DB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3D559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0D9929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C135C7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24.39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79A5B0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54.24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BC26B8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2:07.27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61AAD4E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4:23.3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ACBD52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16:30.0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2FD5BE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16.84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6ED0A43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1:02.7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EC984B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50:30.0</w:t>
            </w:r>
          </w:p>
        </w:tc>
      </w:tr>
      <w:tr w14:paraId="54304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EBB79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0F85F1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F743BC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24.45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F95514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54.35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F49069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2:07.70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2DFA0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4:24.1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497C26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16:33.0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0B097A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B8E54B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B4DDD0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50:40.0</w:t>
            </w:r>
          </w:p>
        </w:tc>
      </w:tr>
      <w:tr w14:paraId="0D641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33865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85F4B1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DFB7B3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24.51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17D1F1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54.46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33DDAC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2:08.13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457FAE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4:24.9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53CE38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16:36.0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D9BF61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41D571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C8D937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50:50.0</w:t>
            </w:r>
          </w:p>
        </w:tc>
      </w:tr>
      <w:tr w14:paraId="6F790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8D5D3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AC25CF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5E0348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24.57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654A15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54.57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C315C6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2:08.56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349702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4:25.7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BA5C7E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16:39.0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938512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67B31D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6DCB06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51:00.0</w:t>
            </w:r>
          </w:p>
        </w:tc>
      </w:tr>
      <w:tr w14:paraId="484649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3E50B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AB308D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12.16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AF8052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24.63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B1D240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54.69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8DCBEF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2:08.99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A18D7D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4:26.6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1CE8B5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16:42.0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F131A9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17.08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511327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1:03.8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BBACB6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51:10.0</w:t>
            </w:r>
          </w:p>
        </w:tc>
      </w:tr>
    </w:tbl>
    <w:tbl>
      <w:tblPr>
        <w:tblStyle w:val="10"/>
        <w:tblpPr w:leftFromText="180" w:rightFromText="180" w:vertAnchor="text" w:horzAnchor="page" w:tblpX="1180" w:tblpY="31"/>
        <w:tblOverlap w:val="never"/>
        <w:tblW w:w="83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"/>
        <w:gridCol w:w="768"/>
        <w:gridCol w:w="747"/>
        <w:gridCol w:w="734"/>
        <w:gridCol w:w="796"/>
        <w:gridCol w:w="832"/>
        <w:gridCol w:w="836"/>
        <w:gridCol w:w="953"/>
        <w:gridCol w:w="993"/>
        <w:gridCol w:w="1070"/>
      </w:tblGrid>
      <w:tr w14:paraId="5CEF75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EF2D2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76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FE5F34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12.19</w:t>
            </w:r>
          </w:p>
        </w:tc>
        <w:tc>
          <w:tcPr>
            <w:tcW w:w="74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46E3F0A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24.69</w:t>
            </w:r>
          </w:p>
        </w:tc>
        <w:tc>
          <w:tcPr>
            <w:tcW w:w="73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1DCAD1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54.81</w:t>
            </w:r>
          </w:p>
        </w:tc>
        <w:tc>
          <w:tcPr>
            <w:tcW w:w="7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150BD0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2:09.42</w:t>
            </w:r>
          </w:p>
        </w:tc>
        <w:tc>
          <w:tcPr>
            <w:tcW w:w="83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35A6295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4:27.4</w:t>
            </w:r>
          </w:p>
        </w:tc>
        <w:tc>
          <w:tcPr>
            <w:tcW w:w="83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5E35E4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16:45.0</w:t>
            </w:r>
          </w:p>
        </w:tc>
        <w:tc>
          <w:tcPr>
            <w:tcW w:w="95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3E628B8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17.14</w:t>
            </w:r>
          </w:p>
        </w:tc>
        <w:tc>
          <w:tcPr>
            <w:tcW w:w="99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0279BF7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1:04.0</w:t>
            </w:r>
          </w:p>
        </w:tc>
        <w:tc>
          <w:tcPr>
            <w:tcW w:w="107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</w:tcPr>
          <w:p w14:paraId="53069DB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51:20.0</w:t>
            </w:r>
          </w:p>
        </w:tc>
      </w:tr>
      <w:tr w14:paraId="0EBE3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ACAE4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2F6F9C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BBD8E8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24.76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50918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54.93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2C4C48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2:09.85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9A8121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4:28.2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AC6A91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16:48.0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D0ED89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003D8D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48C6AC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51:30.0</w:t>
            </w:r>
          </w:p>
        </w:tc>
      </w:tr>
      <w:tr w14:paraId="0241D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E9228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C26F03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67230E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24.83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8BACAC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55.05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FAFF25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2:10.28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8066F2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4:29.1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F75245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16:51.0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58BE03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8A12B0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CD3E1E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51:40.0</w:t>
            </w:r>
          </w:p>
        </w:tc>
      </w:tr>
      <w:tr w14:paraId="391A6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27B53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2330CF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F3E75C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24.90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05396A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55.17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0167DA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2:10.72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8BC2B4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4:29.9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3F0CE6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16:54.0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44B7C9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B38709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03C8D8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51:50.0</w:t>
            </w:r>
          </w:p>
        </w:tc>
      </w:tr>
      <w:tr w14:paraId="1D8CE9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A4C77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2BFDA0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12.31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D775F1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24.97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606F23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55.29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AA97AF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2:11.16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F8038D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4:30.8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FB40EA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16:57.0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F53042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D6ECD2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1:05.1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97780D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52:00.0</w:t>
            </w:r>
          </w:p>
        </w:tc>
      </w:tr>
      <w:tr w14:paraId="355F4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C76F2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1A6F11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A6BD16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25.04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3ACB7C9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55.41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72C4382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2:11.60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0FAB90F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4:31.6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685C601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17:00.0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65EA573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17.44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CB7A90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1:05.4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BAE984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52:10.0</w:t>
            </w:r>
          </w:p>
        </w:tc>
      </w:tr>
      <w:tr w14:paraId="3A658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AFE69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F8549D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12.37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C698BC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25.11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C5371A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55.53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59D4DF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2:12.04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C5545C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4:32.4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71F785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17:04.0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62C5A5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2A1593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81E6B9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52:21.0</w:t>
            </w:r>
          </w:p>
        </w:tc>
      </w:tr>
      <w:tr w14:paraId="33F6F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2684A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CFF958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CFF8F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25.18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D60D2A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55.65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30F24E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2:12.48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671951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4:33.3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8156B8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17:08.0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FA15A9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2AD13F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52948C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52:32.0</w:t>
            </w:r>
          </w:p>
        </w:tc>
      </w:tr>
      <w:tr w14:paraId="7BFE9E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74BA8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2B3BB1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12.43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732886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25.25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D763EC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55.77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E6B56B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2:12.92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0381AF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4:34.1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A9D1DE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17:12.0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4F6778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7BE45D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C6BFC3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52:43.0</w:t>
            </w:r>
          </w:p>
        </w:tc>
      </w:tr>
      <w:tr w14:paraId="70609D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414672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3C7F3B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12.46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D822D4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25.32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C91268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55.89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CC4936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2:13.36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31936E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4:35.0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37C36A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17:16.0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9887F5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17.68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237DF4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1:06.5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F4F72C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52:54.0</w:t>
            </w:r>
          </w:p>
        </w:tc>
      </w:tr>
      <w:tr w14:paraId="7FD95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73CF2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7D4AB6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12.49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1B0D75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25.39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822CE6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56.01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4442A61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2:13.80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2F2348A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4:35.8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801E27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17:20.0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168C687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17.74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397E8A0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1:06.7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</w:tcPr>
          <w:p w14:paraId="5D9647A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53:05.0</w:t>
            </w:r>
          </w:p>
        </w:tc>
      </w:tr>
      <w:tr w14:paraId="16B27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B5B53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F9E528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1BD868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25.46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74C4FB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56.13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7A845C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2:14.24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15215E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4:36.6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5B7B1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17:24.0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19A42D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8E382C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F42DD7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53:16.0</w:t>
            </w:r>
          </w:p>
        </w:tc>
      </w:tr>
      <w:tr w14:paraId="0EC82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8DD18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AF5F91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12.55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4B4763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25.53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573CABD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EE5FC6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2:14.68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7009DE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4:37.5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1E871A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17:28.0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577E5F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32F2F1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3871294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53:27.0</w:t>
            </w:r>
          </w:p>
        </w:tc>
      </w:tr>
      <w:tr w14:paraId="1D5F6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D15C8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23234B5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12.58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493F13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25.60</w:t>
            </w: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E73ECE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56.38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9931A6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2:15.12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60D57C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4:38.3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705FBBA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17:32.0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1C58438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435AF52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</w:tcPr>
          <w:p w14:paraId="035215A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53:38.0</w:t>
            </w:r>
          </w:p>
        </w:tc>
      </w:tr>
      <w:tr w14:paraId="2CE1B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7A1B4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7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54527F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12.61</w:t>
            </w:r>
          </w:p>
        </w:tc>
        <w:tc>
          <w:tcPr>
            <w:tcW w:w="74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1D94DE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25.67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53C33F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56.51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1E7729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2:15.56</w:t>
            </w:r>
          </w:p>
        </w:tc>
        <w:tc>
          <w:tcPr>
            <w:tcW w:w="83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2A0347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4:39.2</w:t>
            </w:r>
          </w:p>
        </w:tc>
        <w:tc>
          <w:tcPr>
            <w:tcW w:w="83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E8209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17:36.0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F9F87B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17.98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39A55D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1:07.9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7D9076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53:49.0</w:t>
            </w:r>
          </w:p>
        </w:tc>
      </w:tr>
      <w:tr w14:paraId="7127C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0C9816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40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FC7B1F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56B026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25.74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EE6692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56.64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C98173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2:16.00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CF216A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4:40.0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60DCDE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17:40.0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5DAC86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18.24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274019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1:08.1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ACC414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54:00.0</w:t>
            </w:r>
          </w:p>
        </w:tc>
      </w:tr>
      <w:tr w14:paraId="7B418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B6202D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2C3FA4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12.70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7CA43E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25.88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A4ABBCB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56.88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5D4C049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2:17.0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950906D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0F7300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17:48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665A37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18.36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73FB668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E5ECEA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B035E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1BA55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7F762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12.76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E8E4AE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26.02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B53D3B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57.12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B33E749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2:18.0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9F94640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0A0972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17:56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EA350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18.48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795E18B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36D9BD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A8AE2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B8673B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DF15C1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12.82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2EF7B3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26.16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C49CBC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57.36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C37B5D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2:19.0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584EBD7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703CB1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18:04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1A8541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18.60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B250C3B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4C0889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5D9E94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306FC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F3BB96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12.88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BAE08C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26.30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CD5FDE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57.60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FEB100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2:20.0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761B45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DFC725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18:12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7C2812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18.72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E289614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BC04C0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0961B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D23E4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9308BF4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12.94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B3C48E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26.44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A21CF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57.84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B3C42D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2:21.0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2D034E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E9D44C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18:20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45AD46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18.84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EFD2BF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.1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C27318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0.0</w:t>
            </w:r>
          </w:p>
        </w:tc>
      </w:tr>
      <w:tr w14:paraId="1709D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FD3E2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E158F9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13.00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3BF889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26.58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033F36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58.08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0B836D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2:22.0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B25DEA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101C608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18:28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579BA6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18.96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8507CFF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9A366C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3CEE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7F5AFC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43774C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13.06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ED7A52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26.72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28BA33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58.32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FBDD3A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2:23.0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E2329F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DE2CAF9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18:36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427EE9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19.04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BDF8636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237470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5A49DF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CE7AC2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C79105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13.12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33A634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26.86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DBB15E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58.56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067E0F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2:24.0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EE1D5C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9313AD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18:44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195AF4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19.16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931EC6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4A84BE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14A76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9302E0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523C66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13.18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B325A3E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27.00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9A7B9A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58.80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2AC97C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2:25.0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E119C1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C71F038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18:52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130C2E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19.28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FC449D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758C4D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380FA4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42FFEE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2CB216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13.24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7A4187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27.14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EE4B38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59.04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5F195E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2:26.0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B3B86C5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A8545AB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19:00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61235B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19.40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952B89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5F9B49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137780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8016C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78ED62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13.30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39DE11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27.28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9D63A24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59.28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01D53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2:27.0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CEBF3A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0C9FBD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19:08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B610D1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19.52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ACE273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A1CD99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08242A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3E052B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92EEC83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13.36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D13C92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27.42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2F8DB1B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59.52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E43CC32">
            <w:pPr>
              <w:pStyle w:val="22"/>
              <w:spacing w:before="128"/>
              <w:ind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2:28.0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9ABE27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843488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19:16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0D58F69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19.64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2AA373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4B0430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0C20A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5876DE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C13C0EA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13.40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15D3B7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27.56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258C54F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59.76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EAA817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2:29.0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38277E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5:00.6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F7705F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18:24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609B159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19.76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B3DDFD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82FE7F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3D447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B823087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443D57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13.46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D7163F5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27.70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D90CBF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1:00.00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755A31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2:30.0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0D284C4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5:02.2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EF3C88F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19:32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B349076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19.88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1081DC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B019AC1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57:08.0</w:t>
            </w:r>
          </w:p>
        </w:tc>
      </w:tr>
      <w:tr w14:paraId="660464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6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175CF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E3897AC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13.52</w:t>
            </w:r>
          </w:p>
        </w:tc>
        <w:tc>
          <w:tcPr>
            <w:tcW w:w="747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698DB16F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27.84</w:t>
            </w:r>
          </w:p>
        </w:tc>
        <w:tc>
          <w:tcPr>
            <w:tcW w:w="73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7E6E4A3F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1:00.24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2B74F35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2:31.0</w:t>
            </w:r>
          </w:p>
        </w:tc>
        <w:tc>
          <w:tcPr>
            <w:tcW w:w="832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5975781D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5:03.8</w:t>
            </w:r>
          </w:p>
        </w:tc>
        <w:tc>
          <w:tcPr>
            <w:tcW w:w="83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1E4B5B1B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19:40</w:t>
            </w:r>
          </w:p>
        </w:tc>
        <w:tc>
          <w:tcPr>
            <w:tcW w:w="95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075143AB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20.00</w:t>
            </w:r>
          </w:p>
        </w:tc>
        <w:tc>
          <w:tcPr>
            <w:tcW w:w="99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44BC86E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07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</w:tcPr>
          <w:p w14:paraId="307B51A2">
            <w:pPr>
              <w:pStyle w:val="22"/>
              <w:spacing w:before="128"/>
              <w:ind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57:30.0</w:t>
            </w:r>
          </w:p>
        </w:tc>
      </w:tr>
    </w:tbl>
    <w:p w14:paraId="02F752BF">
      <w:pPr>
        <w:pStyle w:val="3"/>
        <w:spacing w:before="0" w:line="247" w:lineRule="exact"/>
        <w:ind w:left="0" w:leftChars="0" w:firstLine="0" w:firstLineChars="0"/>
        <w:rPr>
          <w:rFonts w:ascii="宋体" w:hAnsi="宋体" w:eastAsia="宋体" w:cs="宋体"/>
          <w:color w:val="231F20"/>
          <w:lang w:eastAsia="zh-CN"/>
        </w:rPr>
      </w:pPr>
    </w:p>
    <w:p w14:paraId="33D1F2A0">
      <w:pPr>
        <w:pStyle w:val="3"/>
        <w:spacing w:before="0" w:line="247" w:lineRule="exact"/>
        <w:ind w:left="0" w:leftChars="0" w:firstLine="0" w:firstLineChars="0"/>
        <w:rPr>
          <w:lang w:eastAsia="zh-CN"/>
        </w:rPr>
      </w:pPr>
      <w:r>
        <w:rPr>
          <w:rFonts w:ascii="宋体" w:hAnsi="宋体" w:eastAsia="宋体" w:cs="宋体"/>
          <w:color w:val="231F20"/>
          <w:lang w:eastAsia="zh-CN"/>
        </w:rPr>
        <w:t xml:space="preserve">* </w:t>
      </w:r>
      <w:r>
        <w:rPr>
          <w:rFonts w:hint="eastAsia" w:ascii="宋体" w:hAnsi="宋体" w:eastAsia="宋体" w:cs="宋体"/>
          <w:color w:val="231F20"/>
          <w:lang w:val="en-US" w:eastAsia="zh-CN"/>
        </w:rPr>
        <w:t>电子计时成绩在10分以下的按0分计算</w:t>
      </w:r>
      <w:r>
        <w:rPr>
          <w:rFonts w:ascii="宋体" w:hAnsi="宋体" w:eastAsia="宋体" w:cs="宋体"/>
          <w:color w:val="231F20"/>
          <w:lang w:eastAsia="zh-CN"/>
        </w:rPr>
        <w:t>。</w:t>
      </w:r>
    </w:p>
    <w:p w14:paraId="50265271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4C79279F">
      <w:pPr>
        <w:spacing w:before="9"/>
        <w:rPr>
          <w:rFonts w:ascii="Times New Roman" w:hAnsi="Times New Roman" w:eastAsia="Times New Roman" w:cs="Times New Roman"/>
          <w:sz w:val="25"/>
          <w:szCs w:val="25"/>
        </w:rPr>
      </w:pPr>
    </w:p>
    <w:p w14:paraId="6D5239DE">
      <w:pPr>
        <w:pStyle w:val="3"/>
        <w:spacing w:before="10"/>
        <w:ind w:left="103" w:right="107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1-4  男子径赛手计时评分表</w:t>
      </w:r>
    </w:p>
    <w:p w14:paraId="0CEC165A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3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83"/>
        <w:gridCol w:w="1468"/>
        <w:gridCol w:w="1423"/>
        <w:gridCol w:w="1513"/>
        <w:gridCol w:w="1468"/>
      </w:tblGrid>
      <w:tr w14:paraId="64B92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107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503F1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1383" w:type="dxa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 w14:paraId="2084D34E">
            <w:pPr>
              <w:pStyle w:val="22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 米</w:t>
            </w:r>
          </w:p>
        </w:tc>
        <w:tc>
          <w:tcPr>
            <w:tcW w:w="1468" w:type="dxa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E256185">
            <w:pPr>
              <w:pStyle w:val="22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200 米</w:t>
            </w:r>
          </w:p>
        </w:tc>
        <w:tc>
          <w:tcPr>
            <w:tcW w:w="142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AC6C0D2">
            <w:pPr>
              <w:pStyle w:val="22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</w:t>
            </w:r>
          </w:p>
        </w:tc>
        <w:tc>
          <w:tcPr>
            <w:tcW w:w="1513" w:type="dxa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 w14:paraId="01ADF228">
            <w:pPr>
              <w:pStyle w:val="22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110 米栏</w:t>
            </w:r>
          </w:p>
        </w:tc>
        <w:tc>
          <w:tcPr>
            <w:tcW w:w="1468" w:type="dxa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D264022">
            <w:pPr>
              <w:pStyle w:val="22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米栏</w:t>
            </w:r>
          </w:p>
        </w:tc>
      </w:tr>
      <w:tr w14:paraId="09E105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100CA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83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ED5FBA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10.64</w:t>
            </w:r>
          </w:p>
        </w:tc>
        <w:tc>
          <w:tcPr>
            <w:tcW w:w="1468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6E16CF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21.68</w:t>
            </w:r>
          </w:p>
        </w:tc>
        <w:tc>
          <w:tcPr>
            <w:tcW w:w="142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28BFD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49.21</w:t>
            </w:r>
          </w:p>
        </w:tc>
        <w:tc>
          <w:tcPr>
            <w:tcW w:w="1513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F9E1FD9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14.44</w:t>
            </w:r>
          </w:p>
        </w:tc>
        <w:tc>
          <w:tcPr>
            <w:tcW w:w="1468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C11480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53.75</w:t>
            </w:r>
          </w:p>
        </w:tc>
      </w:tr>
      <w:tr w14:paraId="3F58E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B29E0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D6318E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38F16FA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21.70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28B61E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49.26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342370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683D56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53.80</w:t>
            </w:r>
          </w:p>
        </w:tc>
      </w:tr>
      <w:tr w14:paraId="1B7B6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086FB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CB5EFA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702021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21.72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C9BA7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49.31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0E5BBA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7D798A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53.85</w:t>
            </w:r>
          </w:p>
        </w:tc>
      </w:tr>
      <w:tr w14:paraId="2228B4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0A632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4DFB41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C28EA9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21.74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06D02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49.36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5F0035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9FB32A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53.90</w:t>
            </w:r>
          </w:p>
        </w:tc>
      </w:tr>
      <w:tr w14:paraId="597D9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15899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2508D2D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B4B1A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21.76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1908B1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49.41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60D8CC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6E194C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53.95</w:t>
            </w:r>
          </w:p>
        </w:tc>
      </w:tr>
      <w:tr w14:paraId="50474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6531D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BB9BAC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10.69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ED071C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21.78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259A5F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49.46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8C60413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14.49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D4D086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54.00</w:t>
            </w:r>
          </w:p>
        </w:tc>
      </w:tr>
      <w:tr w14:paraId="33B3F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87BB0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F25165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10.71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55F286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21.84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C6466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49.59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80FB905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2250FC1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54.23</w:t>
            </w:r>
          </w:p>
        </w:tc>
      </w:tr>
      <w:tr w14:paraId="7E04B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06653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BBF6D7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1D75C67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21.90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CFE1C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49.72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625C90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14.59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83F9EEB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54.46</w:t>
            </w:r>
          </w:p>
        </w:tc>
      </w:tr>
      <w:tr w14:paraId="30ECBD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6C13B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9827D32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016FC14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21.96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9F5348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49.85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E3290D6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C63A2E0">
            <w:pPr>
              <w:pStyle w:val="22"/>
              <w:spacing w:before="128"/>
              <w:ind w:leftChars="-3" w:hanging="7" w:hangingChars="4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54.69</w:t>
            </w:r>
          </w:p>
        </w:tc>
      </w:tr>
    </w:tbl>
    <w:tbl>
      <w:tblPr>
        <w:tblStyle w:val="10"/>
        <w:tblpPr w:leftFromText="180" w:rightFromText="180" w:vertAnchor="text" w:horzAnchor="page" w:tblpX="1153" w:tblpY="35"/>
        <w:tblOverlap w:val="never"/>
        <w:tblW w:w="83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83"/>
        <w:gridCol w:w="1468"/>
        <w:gridCol w:w="1468"/>
        <w:gridCol w:w="1468"/>
        <w:gridCol w:w="1468"/>
      </w:tblGrid>
      <w:tr w14:paraId="5D35A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</w:trPr>
        <w:tc>
          <w:tcPr>
            <w:tcW w:w="1078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04E44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383" w:type="dxa"/>
            <w:tcBorders>
              <w:top w:val="single" w:color="3CB4E7" w:sz="4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7F499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10.77</w:t>
            </w:r>
          </w:p>
        </w:tc>
        <w:tc>
          <w:tcPr>
            <w:tcW w:w="1468" w:type="dxa"/>
            <w:tcBorders>
              <w:top w:val="single" w:color="3CB4E7" w:sz="4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65C1D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22.02</w:t>
            </w:r>
          </w:p>
        </w:tc>
        <w:tc>
          <w:tcPr>
            <w:tcW w:w="1468" w:type="dxa"/>
            <w:tcBorders>
              <w:top w:val="single" w:color="3CB4E7" w:sz="4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16112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49.98</w:t>
            </w:r>
          </w:p>
        </w:tc>
        <w:tc>
          <w:tcPr>
            <w:tcW w:w="1468" w:type="dxa"/>
            <w:tcBorders>
              <w:top w:val="single" w:color="3CB4E7" w:sz="4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1C30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14.69</w:t>
            </w:r>
          </w:p>
        </w:tc>
        <w:tc>
          <w:tcPr>
            <w:tcW w:w="1468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25C1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54.92</w:t>
            </w:r>
          </w:p>
        </w:tc>
      </w:tr>
      <w:tr w14:paraId="1DC4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688F4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50D8B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10.79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C557B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22.09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2E47DC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50.11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C9A0F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14.74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895B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55.15</w:t>
            </w:r>
          </w:p>
        </w:tc>
      </w:tr>
      <w:tr w14:paraId="48E93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96E6C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B03BBF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1A59D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22.16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FBE30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50.25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69D80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0B07F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55.38</w:t>
            </w:r>
          </w:p>
        </w:tc>
      </w:tr>
      <w:tr w14:paraId="307358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674BC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0BB12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4E8B3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22.23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03F73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50.39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F5A2D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B50E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55.61</w:t>
            </w:r>
          </w:p>
        </w:tc>
      </w:tr>
      <w:tr w14:paraId="7EE5D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5A332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6D5DF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69FD3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22.30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8B29B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50.53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2E808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411F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55.84</w:t>
            </w:r>
          </w:p>
        </w:tc>
      </w:tr>
      <w:tr w14:paraId="19453B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DA2D3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76E0B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10.91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31A77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22.37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7A5C2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50.67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14EB4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14.96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9A17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56.08</w:t>
            </w:r>
          </w:p>
        </w:tc>
      </w:tr>
      <w:tr w14:paraId="3FC189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5E145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5127C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10.94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E99A3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22.44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55525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50.81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5B029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15.02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B1956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56.32</w:t>
            </w:r>
          </w:p>
        </w:tc>
      </w:tr>
      <w:tr w14:paraId="33E07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14940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F5D82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FE2C84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22.51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21797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50.95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BA834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15.08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840A9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56.56</w:t>
            </w:r>
          </w:p>
        </w:tc>
      </w:tr>
      <w:tr w14:paraId="638D55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FF294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DCE6B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11.00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AE8D8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22.58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5F3A27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51.09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10609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AD50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56.80</w:t>
            </w:r>
          </w:p>
        </w:tc>
      </w:tr>
      <w:tr w14:paraId="7717F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6757F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67362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322FE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22.65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5B899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51.23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9D92E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BFCE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57.04</w:t>
            </w:r>
          </w:p>
        </w:tc>
      </w:tr>
      <w:tr w14:paraId="0A847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B0762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2E482B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DA2B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22.72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809B5C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51.37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1BF2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15.26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4872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57.28</w:t>
            </w:r>
          </w:p>
        </w:tc>
      </w:tr>
      <w:tr w14:paraId="6A6AB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AB327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E1F5F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5367D0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22.80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BC41B0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51.51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CE8B6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15.32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27BEA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57.52</w:t>
            </w:r>
          </w:p>
        </w:tc>
      </w:tr>
      <w:tr w14:paraId="469AB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59FA4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BF2545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F05F2E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22.88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702E2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51.65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ECC8F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6DF2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57.76</w:t>
            </w:r>
          </w:p>
        </w:tc>
      </w:tr>
      <w:tr w14:paraId="3CF45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24013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34AE0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FF1E3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22.96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AF4E1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51.80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6A012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15.44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6ECB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58.00</w:t>
            </w:r>
          </w:p>
        </w:tc>
      </w:tr>
      <w:tr w14:paraId="125E27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B9B59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A4E53C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53C66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23.04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57806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51.95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9BD28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78EA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58.25</w:t>
            </w:r>
          </w:p>
        </w:tc>
      </w:tr>
      <w:tr w14:paraId="4D311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6E614B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57B948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F9DD6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23.12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2C6BDC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52.10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11B3A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15.58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8FE36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58.50</w:t>
            </w:r>
          </w:p>
        </w:tc>
      </w:tr>
      <w:tr w14:paraId="6E757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A899A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9FA82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69163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23.20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6F3BE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52.25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3E224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15.65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7EDC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58.75</w:t>
            </w:r>
          </w:p>
        </w:tc>
      </w:tr>
      <w:tr w14:paraId="3FD8D3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CEC51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6E11E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48F18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23.28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D5AA5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52.40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22D2E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6EC6E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59.00</w:t>
            </w:r>
          </w:p>
        </w:tc>
      </w:tr>
      <w:tr w14:paraId="65C4F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E7B5E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05AFD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7FE52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23.36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DCA43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52.55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DAD943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15.79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9DA6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59.25</w:t>
            </w:r>
          </w:p>
        </w:tc>
      </w:tr>
      <w:tr w14:paraId="1952C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A6839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B29B9E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53AA68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23.44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A23C8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52.70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486B7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0134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59.50</w:t>
            </w:r>
          </w:p>
        </w:tc>
      </w:tr>
      <w:tr w14:paraId="4AFF7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C99DAF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6EEC1C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EF9C8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23.52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03058A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52.85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27906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15.93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A7A7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59.75</w:t>
            </w:r>
          </w:p>
        </w:tc>
      </w:tr>
      <w:tr w14:paraId="47B6C7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469BE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7B120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6B801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23.60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BF206F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53.00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AE4A5E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16.00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180E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1:00.00</w:t>
            </w:r>
          </w:p>
        </w:tc>
      </w:tr>
      <w:tr w14:paraId="0C796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1E8AA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5B0C3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B5BAF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23.65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0EEC0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53.11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C5ED0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D470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1:00.26</w:t>
            </w:r>
          </w:p>
        </w:tc>
      </w:tr>
      <w:tr w14:paraId="6FFC2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4343F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504A84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4456E4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23.70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1CF5D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53.22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6AC16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508C8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1:00.56</w:t>
            </w:r>
          </w:p>
        </w:tc>
      </w:tr>
      <w:tr w14:paraId="4538C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24E69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C00AAE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11.59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A6B5E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23.75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C80EE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53.33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C9F6F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16.18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C158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1:00.76</w:t>
            </w:r>
          </w:p>
        </w:tc>
      </w:tr>
      <w:tr w14:paraId="75A4BF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FB0D3C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0021F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40CC6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23.80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32EE0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53.44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F8B5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16.24</w:t>
            </w:r>
          </w:p>
        </w:tc>
        <w:tc>
          <w:tcPr>
            <w:tcW w:w="146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4A5829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1:01.06</w:t>
            </w:r>
          </w:p>
        </w:tc>
      </w:tr>
      <w:tr w14:paraId="1B356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9F680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CB2F2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C80A6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23.85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07FB8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53.55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A996C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16.30</w:t>
            </w:r>
          </w:p>
        </w:tc>
        <w:tc>
          <w:tcPr>
            <w:tcW w:w="146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950C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1:01.26</w:t>
            </w:r>
          </w:p>
        </w:tc>
      </w:tr>
      <w:tr w14:paraId="7A9F9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A3C0B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AC7D0E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9D62C7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23.91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713DCC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53.66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EA038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16.36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951E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1:01.56</w:t>
            </w:r>
          </w:p>
        </w:tc>
      </w:tr>
      <w:tr w14:paraId="35346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52FA1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9DAE1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11.71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3FBC88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23.97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74B62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53.77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04582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16.42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6E3D9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1:01.86</w:t>
            </w:r>
          </w:p>
        </w:tc>
      </w:tr>
    </w:tbl>
    <w:tbl>
      <w:tblPr>
        <w:tblStyle w:val="10"/>
        <w:tblpPr w:leftFromText="180" w:rightFromText="180" w:vertAnchor="text" w:horzAnchor="page" w:tblpX="1180" w:tblpY="24"/>
        <w:tblOverlap w:val="never"/>
        <w:tblW w:w="83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8"/>
        <w:gridCol w:w="1383"/>
        <w:gridCol w:w="1468"/>
        <w:gridCol w:w="1423"/>
        <w:gridCol w:w="1513"/>
        <w:gridCol w:w="1468"/>
      </w:tblGrid>
      <w:tr w14:paraId="461847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107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C979C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383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DA09B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11.74</w:t>
            </w:r>
          </w:p>
        </w:tc>
        <w:tc>
          <w:tcPr>
            <w:tcW w:w="1468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23481E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24.03</w:t>
            </w:r>
          </w:p>
        </w:tc>
        <w:tc>
          <w:tcPr>
            <w:tcW w:w="142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8C40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53.88</w:t>
            </w:r>
          </w:p>
        </w:tc>
        <w:tc>
          <w:tcPr>
            <w:tcW w:w="1513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9252A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16.48</w:t>
            </w:r>
          </w:p>
        </w:tc>
        <w:tc>
          <w:tcPr>
            <w:tcW w:w="1468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BC050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1:02.06</w:t>
            </w:r>
          </w:p>
        </w:tc>
      </w:tr>
      <w:tr w14:paraId="45A918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2204D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0EF0F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45DC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24.09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FCB97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53.99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925A9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577C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1:02.36</w:t>
            </w:r>
          </w:p>
        </w:tc>
      </w:tr>
      <w:tr w14:paraId="68D394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87F8E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2518B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A9C54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24.15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BC6E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54.10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6DEAC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16.60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CD40D7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1:02.56</w:t>
            </w:r>
          </w:p>
        </w:tc>
      </w:tr>
      <w:tr w14:paraId="733E88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46D29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8FDAF9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3391F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24.21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39BF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54.21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C80CE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16.66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98CB88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1:02.86</w:t>
            </w:r>
          </w:p>
        </w:tc>
      </w:tr>
      <w:tr w14:paraId="556CA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8E8C1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3C4DFD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ED6DF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24.27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94BB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54.32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9401C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72BD3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1:03.16</w:t>
            </w:r>
          </w:p>
        </w:tc>
      </w:tr>
      <w:tr w14:paraId="558EF4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D9998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F9DA52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11.89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EAFFCD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24.33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58A0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54.43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26A4E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C6C29D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1:03.36</w:t>
            </w:r>
          </w:p>
        </w:tc>
      </w:tr>
      <w:tr w14:paraId="28373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F3334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B9CC1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93D74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24.39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32BC3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54.55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43357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16.84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2D9D1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1:03.66</w:t>
            </w:r>
          </w:p>
        </w:tc>
      </w:tr>
      <w:tr w14:paraId="5B024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C23C7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D2395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D55E48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24.45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2F316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54.67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CE08CB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16.90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849FC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1:03.86</w:t>
            </w:r>
          </w:p>
        </w:tc>
      </w:tr>
      <w:tr w14:paraId="0476EF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05497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39866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6A5C2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24.52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9B81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54.79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061729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16.96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772AA9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1:04.16</w:t>
            </w:r>
          </w:p>
        </w:tc>
      </w:tr>
      <w:tr w14:paraId="34E32A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78555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2B0BA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12.01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D2C37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24.59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9785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54.91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F3F7C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17.02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46758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1:04.46</w:t>
            </w:r>
          </w:p>
        </w:tc>
      </w:tr>
      <w:tr w14:paraId="40828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958EF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A378C3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58D42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24.66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7F52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55.03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7CA52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17.08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498A4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1:04.76</w:t>
            </w:r>
          </w:p>
        </w:tc>
      </w:tr>
      <w:tr w14:paraId="692D4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0EB25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B6FFE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C18F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24.73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45B199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55.15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3FB5F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17.14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6F24AA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1:04.96</w:t>
            </w:r>
          </w:p>
        </w:tc>
      </w:tr>
      <w:tr w14:paraId="46939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87128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AAF06D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DF856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24.80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32AF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55.27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E6D7A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17.20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3C750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1:05.26</w:t>
            </w:r>
          </w:p>
        </w:tc>
      </w:tr>
      <w:tr w14:paraId="5BCB6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5E443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07C83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12.13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E09BE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24.87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21DC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55.39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B2015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17.26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5A084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1:05.56</w:t>
            </w:r>
          </w:p>
        </w:tc>
      </w:tr>
      <w:tr w14:paraId="7A0AD4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86773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622FDA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8F6FE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24.94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40CA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55.51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E40533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17.32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17C73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1:05.76</w:t>
            </w:r>
          </w:p>
        </w:tc>
      </w:tr>
      <w:tr w14:paraId="62E92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36B96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BED64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12.19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3A4528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25.01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B390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55.63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7E2BDD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17.38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3C19A0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1:06.06</w:t>
            </w:r>
          </w:p>
        </w:tc>
      </w:tr>
      <w:tr w14:paraId="5C124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426E6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84692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4317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25.08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957E1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55.75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810D0A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17.44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5A838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1:06.36</w:t>
            </w:r>
          </w:p>
        </w:tc>
      </w:tr>
      <w:tr w14:paraId="6EEB0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3DBEC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188BE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4C567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0E24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55.87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96231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17.50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E7E29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1:06.56</w:t>
            </w:r>
          </w:p>
        </w:tc>
      </w:tr>
      <w:tr w14:paraId="31114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1CB33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567F6B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7F3098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25.22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AC71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55.99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7DDBB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17.56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3C5EB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1:06.86</w:t>
            </w:r>
          </w:p>
        </w:tc>
      </w:tr>
      <w:tr w14:paraId="02AB73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1D63D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1C3FE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12.31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B71E33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25.29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6CBF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56.11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2FB1F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17.62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51722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1:07.16</w:t>
            </w:r>
          </w:p>
        </w:tc>
      </w:tr>
      <w:tr w14:paraId="288C5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31211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C754DE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6EB70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4CBE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56.24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0FF42E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17.68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2C60E2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1:07.46</w:t>
            </w:r>
          </w:p>
        </w:tc>
      </w:tr>
      <w:tr w14:paraId="6F336C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078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47529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38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C63C5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12.37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8A64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25.43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04C71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56.37</w:t>
            </w:r>
          </w:p>
        </w:tc>
        <w:tc>
          <w:tcPr>
            <w:tcW w:w="151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CD109B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17.74</w:t>
            </w:r>
          </w:p>
        </w:tc>
        <w:tc>
          <w:tcPr>
            <w:tcW w:w="1468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B7DC8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1:07.76</w:t>
            </w:r>
          </w:p>
        </w:tc>
      </w:tr>
      <w:tr w14:paraId="33B98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13E997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 40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37C671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5DF1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25.50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156E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56.50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99578D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18.00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7741A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1:08.00</w:t>
            </w:r>
          </w:p>
        </w:tc>
      </w:tr>
      <w:tr w14:paraId="66893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CE9E63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7A6E96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12.43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94C49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25.57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17E68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57.03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1D869B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18.10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996F69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</w:tr>
      <w:tr w14:paraId="73087B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776CF0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A16110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1FA61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25.60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791AA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57.16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B95742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18.20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B2535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</w:tr>
      <w:tr w14:paraId="02F7FA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838D2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EC3D50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12.49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13FB4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25.63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D9C3A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57.29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A13DB1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18.30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E9BD3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380BA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81F9A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6BE135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12.52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A4D1B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25.70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86DA7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57.42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57BBA0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18.40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579A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</w:tr>
      <w:tr w14:paraId="5EDC3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E3EEA4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8C6E16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DABEF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25.77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BCEB4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57.55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FD4021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18.50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69343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</w:tr>
      <w:tr w14:paraId="019C2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E8FE4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7298D7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12.58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55CC95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25.84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57D57B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57.68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42AD47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18.60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B5FAA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</w:tr>
      <w:tr w14:paraId="42066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3572A3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46AE31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12.61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36A07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25.91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1EF10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57.81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552A9E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18.70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5347E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</w:tr>
      <w:tr w14:paraId="292FC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A7124D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B2462B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12.66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0EBAC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26.05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2D993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58.07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F5D3FC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18.90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1C3C5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</w:tr>
      <w:tr w14:paraId="7A8293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F9F3DF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F9C3CC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12.71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B2F88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26.19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25452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58.33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B467EC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19.10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681F8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</w:tr>
      <w:tr w14:paraId="4D70C7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92D959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B91133B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   12.76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008D59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26.33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FE6A35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58.59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67F8E8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19.30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939A1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25FAE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B9C040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FAACD3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12.96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6166A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26.73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62D3A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59.19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A067F9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20.30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C612E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03CD58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C89BC1E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71D054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13.26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1AD421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27.43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ED4C2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59.99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A92D6E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21.60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16D50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2620C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39C8BC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1BEB0D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03A3B8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28.23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56897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23A228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23.30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466ED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636DA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BC6AF0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9C943A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53926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28.31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10A0E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B6B4BF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23.43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22AF5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</w:tr>
      <w:tr w14:paraId="492E8C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6F8D64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F4A581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E6A69B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28.47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0DECC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02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FDF404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23.69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081D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</w:tr>
      <w:tr w14:paraId="56CAF3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97AB67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A2FBEB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14.16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E4CC3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28.63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08AE9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FC05CF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23.95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AE044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061F3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1C5A6FC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9762FE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14.36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7DE23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28.79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7A68CC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6D1BC1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24.21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41DC5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</w:tr>
      <w:tr w14:paraId="0006A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FB8CF5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C4D6B3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9E925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28.95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AA86D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2097EF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24.47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FAE0D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</w:tr>
      <w:tr w14:paraId="38D1E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4A09B5B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5FDCE6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14.76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748FC6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29.11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6E486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99FB2C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24.73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AAC6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</w:tr>
      <w:tr w14:paraId="65E326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9828AD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1C20DE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14.96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E0AC6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29.27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02AC7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55214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24.99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59DC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</w:tr>
      <w:tr w14:paraId="204D44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A675CA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6F188C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15.16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927F7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29.43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F768C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87D61B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25.25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8837A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</w:tr>
      <w:tr w14:paraId="4AA8E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4BD82E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E172B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15.36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C3701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29.59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46C50C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0E990E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25.51</w:t>
            </w: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DA9A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</w:tr>
      <w:tr w14:paraId="73E611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078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12EC5256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1383" w:type="dxa"/>
            <w:tcBorders>
              <w:top w:val="single" w:color="3CB4E7" w:sz="2" w:space="0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29D302D6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22E26FC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11CE2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  <w:tc>
          <w:tcPr>
            <w:tcW w:w="1513" w:type="dxa"/>
            <w:tcBorders>
              <w:top w:val="single" w:color="3CB4E7" w:sz="2" w:space="0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109355FC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</w:p>
        </w:tc>
        <w:tc>
          <w:tcPr>
            <w:tcW w:w="1468" w:type="dxa"/>
            <w:tcBorders>
              <w:top w:val="single" w:color="3CB4E7" w:sz="2" w:space="0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12F3B8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</w:p>
        </w:tc>
      </w:tr>
    </w:tbl>
    <w:p w14:paraId="029DCEE3">
      <w:pPr>
        <w:rPr>
          <w:rFonts w:ascii="Times New Roman" w:hAnsi="Times New Roman" w:eastAsia="Times New Roman" w:cs="Times New Roman"/>
          <w:sz w:val="21"/>
          <w:szCs w:val="21"/>
        </w:rPr>
      </w:pPr>
    </w:p>
    <w:p w14:paraId="5132AD12">
      <w:pPr>
        <w:pStyle w:val="3"/>
        <w:spacing w:before="0" w:line="247" w:lineRule="exact"/>
        <w:ind w:left="0" w:leftChars="0" w:firstLine="0" w:firstLineChars="0"/>
        <w:rPr>
          <w:lang w:eastAsia="zh-CN"/>
        </w:rPr>
      </w:pPr>
      <w:r>
        <w:rPr>
          <w:rFonts w:ascii="宋体" w:hAnsi="宋体" w:eastAsia="宋体" w:cs="宋体"/>
          <w:color w:val="231F20"/>
          <w:lang w:eastAsia="zh-CN"/>
        </w:rPr>
        <w:t xml:space="preserve">* </w:t>
      </w:r>
      <w:r>
        <w:rPr>
          <w:rFonts w:hint="eastAsia" w:ascii="宋体" w:hAnsi="宋体" w:eastAsia="宋体" w:cs="宋体"/>
          <w:color w:val="231F20"/>
          <w:lang w:val="en-US" w:eastAsia="zh-CN"/>
        </w:rPr>
        <w:t>手计时成绩在10分以下的按0分计算</w:t>
      </w:r>
      <w:r>
        <w:rPr>
          <w:rFonts w:ascii="宋体" w:hAnsi="宋体" w:eastAsia="宋体" w:cs="宋体"/>
          <w:color w:val="231F20"/>
          <w:lang w:eastAsia="zh-CN"/>
        </w:rPr>
        <w:t>。</w:t>
      </w:r>
    </w:p>
    <w:p w14:paraId="56A3A253">
      <w:pPr>
        <w:pStyle w:val="3"/>
        <w:spacing w:before="10"/>
        <w:ind w:left="2646"/>
        <w:rPr>
          <w:rFonts w:ascii="方正宋三简体" w:hAnsi="方正宋三简体" w:eastAsia="方正宋三简体" w:cs="方正宋三简体"/>
          <w:color w:val="231F20"/>
          <w:lang w:eastAsia="zh-CN"/>
        </w:rPr>
      </w:pPr>
    </w:p>
    <w:p w14:paraId="007522E8">
      <w:pPr>
        <w:ind w:firstLine="2200" w:firstLineChars="1000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1-5  男子田赛评分表（单位：米）</w:t>
      </w:r>
    </w:p>
    <w:p w14:paraId="357B24CA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9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"/>
        <w:gridCol w:w="826"/>
        <w:gridCol w:w="7"/>
        <w:gridCol w:w="826"/>
        <w:gridCol w:w="7"/>
        <w:gridCol w:w="826"/>
        <w:gridCol w:w="7"/>
        <w:gridCol w:w="815"/>
        <w:gridCol w:w="7"/>
        <w:gridCol w:w="838"/>
        <w:gridCol w:w="7"/>
        <w:gridCol w:w="826"/>
        <w:gridCol w:w="7"/>
        <w:gridCol w:w="826"/>
        <w:gridCol w:w="7"/>
        <w:gridCol w:w="826"/>
        <w:gridCol w:w="7"/>
        <w:gridCol w:w="804"/>
        <w:gridCol w:w="7"/>
        <w:gridCol w:w="849"/>
        <w:gridCol w:w="7"/>
      </w:tblGrid>
      <w:tr w14:paraId="34B5D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583" w:hRule="exact"/>
        </w:trPr>
        <w:tc>
          <w:tcPr>
            <w:tcW w:w="8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C217F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8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578639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跳高</w:t>
            </w:r>
          </w:p>
        </w:tc>
        <w:tc>
          <w:tcPr>
            <w:tcW w:w="8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7656B3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撑竿</w:t>
            </w:r>
          </w:p>
          <w:p w14:paraId="787C4F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跳高</w:t>
            </w:r>
          </w:p>
        </w:tc>
        <w:tc>
          <w:tcPr>
            <w:tcW w:w="822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C264E3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跳远</w:t>
            </w:r>
          </w:p>
        </w:tc>
        <w:tc>
          <w:tcPr>
            <w:tcW w:w="845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CA0468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三级</w:t>
            </w:r>
          </w:p>
          <w:p w14:paraId="14D878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跳远</w:t>
            </w:r>
          </w:p>
        </w:tc>
        <w:tc>
          <w:tcPr>
            <w:tcW w:w="8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34D61E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铅球</w:t>
            </w:r>
          </w:p>
        </w:tc>
        <w:tc>
          <w:tcPr>
            <w:tcW w:w="8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532C4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铁饼</w:t>
            </w:r>
          </w:p>
        </w:tc>
        <w:tc>
          <w:tcPr>
            <w:tcW w:w="833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29BF4F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标枪</w:t>
            </w:r>
          </w:p>
        </w:tc>
        <w:tc>
          <w:tcPr>
            <w:tcW w:w="811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5964D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链球</w:t>
            </w:r>
          </w:p>
        </w:tc>
        <w:tc>
          <w:tcPr>
            <w:tcW w:w="856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7E7901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全能 *</w:t>
            </w:r>
          </w:p>
        </w:tc>
      </w:tr>
      <w:tr w14:paraId="772D4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09" w:hRule="exact"/>
        </w:trPr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DC309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C5D0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2.05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0BA1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4.90</w:t>
            </w:r>
          </w:p>
        </w:tc>
        <w:tc>
          <w:tcPr>
            <w:tcW w:w="822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1EA0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7.40</w:t>
            </w:r>
          </w:p>
        </w:tc>
        <w:tc>
          <w:tcPr>
            <w:tcW w:w="845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1964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15.65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2A82E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16.50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3EB3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51.10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38D9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67.60</w:t>
            </w:r>
          </w:p>
        </w:tc>
        <w:tc>
          <w:tcPr>
            <w:tcW w:w="811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F00D8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58.50</w:t>
            </w:r>
          </w:p>
        </w:tc>
        <w:tc>
          <w:tcPr>
            <w:tcW w:w="856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3B28F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2855</w:t>
            </w:r>
          </w:p>
        </w:tc>
      </w:tr>
      <w:tr w14:paraId="52830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28FCA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D3994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A99D4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4.88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D9807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7.38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B7CB7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15.59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E5DE9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16.44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46A85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C9519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67.30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2C18F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320C5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2850</w:t>
            </w:r>
          </w:p>
        </w:tc>
      </w:tr>
      <w:tr w14:paraId="5F1591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6A3E0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201B3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6BB23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4.86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3AD24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7.36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75469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15.53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5C67B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16.38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03B63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50.50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21007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67.00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097C1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57.90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5FF40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2845</w:t>
            </w:r>
          </w:p>
        </w:tc>
      </w:tr>
      <w:tr w14:paraId="7B372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70D9D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98599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C4E7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4.84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3F19A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7.34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0D43F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15.47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10693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16.32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7BB6E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F6BE6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66.70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E7108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2E651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2840</w:t>
            </w:r>
          </w:p>
        </w:tc>
      </w:tr>
      <w:tr w14:paraId="5D28E5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0A3B8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F19C1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E72C2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67751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7.32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D133C4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15.41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3DF48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16.26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2E4FD1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49.90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39B29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49F1E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872A90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2835</w:t>
            </w:r>
          </w:p>
        </w:tc>
      </w:tr>
      <w:tr w14:paraId="23EADA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8565A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BA76B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97742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4.80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2DA21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7.30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2A5D2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15.35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C7E44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16.20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890D7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49.60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902A6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66.10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A97D5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57.00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5EF4C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2830</w:t>
            </w:r>
          </w:p>
        </w:tc>
      </w:tr>
      <w:tr w14:paraId="3C90E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4C67D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670CA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52877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4.78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70109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7.28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C036B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15.29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D780D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16.06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6FF87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49.15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102FC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AE810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56.65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0ADCF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2810</w:t>
            </w:r>
          </w:p>
        </w:tc>
      </w:tr>
      <w:tr w14:paraId="338D6D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8EDDA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169E6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CC4E8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4.76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AD1EF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7.26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A53BD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15.23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6C216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15.92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7A1D6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48.70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9540F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65.10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7BFB1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56.30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121F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2790</w:t>
            </w:r>
          </w:p>
        </w:tc>
      </w:tr>
      <w:tr w14:paraId="7A603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EB2DC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21738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BCEFD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4.74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841D3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7.24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4E6BE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15.17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627A0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15.78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72F1F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48.25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0222F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73792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55.95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9500D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2770</w:t>
            </w:r>
          </w:p>
        </w:tc>
      </w:tr>
      <w:tr w14:paraId="14BB8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F4C1C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C4FC3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ADE90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4.72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7FE39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7.22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E2BDD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15.11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E71B5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15.64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B54E2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47.79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D02723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64.10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471153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55.60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77028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2750</w:t>
            </w:r>
          </w:p>
        </w:tc>
      </w:tr>
      <w:tr w14:paraId="4AC2A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4A3A9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0EB54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1.96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01D37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4.70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04771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7.20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9814B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15.05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8CC4F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15.50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4CB54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47.33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2AD29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63.60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378B6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55.25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444DF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2730</w:t>
            </w:r>
          </w:p>
        </w:tc>
      </w:tr>
      <w:tr w14:paraId="45D911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13A4C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E9EA6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4FE35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4.68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CF21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7.18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FEA47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14.99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FAA74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15.36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A5C05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46.87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331B6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63.10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423C4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54.90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025E5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2710</w:t>
            </w:r>
          </w:p>
        </w:tc>
      </w:tr>
      <w:tr w14:paraId="69575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4A441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13A46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28EF9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4.65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1EF1E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7.15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B9279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14.93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17A66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15.22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C0EF7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46.41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8ACD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BEE9C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54.55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900FF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2690</w:t>
            </w:r>
          </w:p>
        </w:tc>
      </w:tr>
      <w:tr w14:paraId="326C9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F8893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3C051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46FA6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4.62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8D4A8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7.12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47535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14.87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F2232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15.08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23527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45.95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3932F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62.10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A49D4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54.20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53E72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2670</w:t>
            </w:r>
          </w:p>
        </w:tc>
      </w:tr>
      <w:tr w14:paraId="56EC5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B0D32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8CBC8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F7923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4.59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6B3E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7.09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9EF09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7326F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14.94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BB3B61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45.49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377C0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9B93E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53.84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1EDD4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2650</w:t>
            </w:r>
          </w:p>
        </w:tc>
      </w:tr>
      <w:tr w14:paraId="22DD15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0A694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8F26E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1.93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C455C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4.56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5A010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7.06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B36EB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14.73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9AC97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14.80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EA861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45.03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1FE97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ED28D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53.48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A1B96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2630</w:t>
            </w:r>
          </w:p>
        </w:tc>
      </w:tr>
      <w:tr w14:paraId="0C7B3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25780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FED2B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9481A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4.53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4D9F0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7.03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2EB6B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14.66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CC02F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14.66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5D595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44.57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70659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80913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53.12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9EDCE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2610</w:t>
            </w:r>
          </w:p>
        </w:tc>
      </w:tr>
      <w:tr w14:paraId="6AC27A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3BEEC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3DB8F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E97CB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4.50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8CA8A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7.00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BB378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275EF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4A373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44.11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13806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59.80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45984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52.76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C821A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2590</w:t>
            </w:r>
          </w:p>
        </w:tc>
      </w:tr>
      <w:tr w14:paraId="79854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E2E0E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3DF36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3E129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4.47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8C91C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6.97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1551E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4AD12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14.36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CF819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43.64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12137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59.20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F8944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52.40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3A0B5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2560</w:t>
            </w:r>
          </w:p>
        </w:tc>
      </w:tr>
      <w:tr w14:paraId="427C1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404374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A64C4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66312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4.44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86647D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6.94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6809C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14.45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D2315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541B1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43.17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53995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9D0B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52.04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C0D084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2530</w:t>
            </w:r>
          </w:p>
        </w:tc>
      </w:tr>
      <w:tr w14:paraId="0B7C59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953D9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3F310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1.90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2D1CC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4.40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E65AB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6.90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19C30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14.38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3A22F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14.06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75D81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42.70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3AA7C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2FF24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51.68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B93AF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2500</w:t>
            </w:r>
          </w:p>
        </w:tc>
      </w:tr>
      <w:tr w14:paraId="26CCA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98867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27DDC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B0CD0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4.36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2E9B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6.86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2E01D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14.31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79AEB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4EDA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42.23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E782B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6E48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51.32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D97F1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2470</w:t>
            </w:r>
          </w:p>
        </w:tc>
      </w:tr>
      <w:tr w14:paraId="0AE87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67188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8439D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F8F4F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4.32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89869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6.82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3F357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44BEC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898DB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41.76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1AA04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56.70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A083A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50.96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F5862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2440</w:t>
            </w:r>
          </w:p>
        </w:tc>
      </w:tr>
      <w:tr w14:paraId="3906D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2C447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2F582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03636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4.28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33F4D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6.78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FEBD6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14.16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16FCF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BE11E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41.29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517B7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56.00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1B2A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50.59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AD52B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2410</w:t>
            </w:r>
          </w:p>
        </w:tc>
      </w:tr>
      <w:tr w14:paraId="7BF8AA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4573B0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F4799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795A9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4.24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83BC3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6.74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C3EB0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980CD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13.46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28115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40.82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6F951E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55.30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F884E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50.22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15AE5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2380</w:t>
            </w:r>
          </w:p>
        </w:tc>
      </w:tr>
      <w:tr w14:paraId="5928C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9D878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51539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1.87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5A9DC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4.20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D394F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6.70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941C3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CB84E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13.30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20146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40.35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14BC2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54.60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1E991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49.85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E4C3E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2350</w:t>
            </w:r>
          </w:p>
        </w:tc>
      </w:tr>
      <w:tr w14:paraId="2A1DF3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4187F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7734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7BEEC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4.16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A9E2F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6.66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DB08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371D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13.14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79AFF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39.88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3F04C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53.90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0F124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49.48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D6C15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2320</w:t>
            </w:r>
          </w:p>
        </w:tc>
      </w:tr>
      <w:tr w14:paraId="6F3832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" w:type="dxa"/>
          <w:trHeight w:val="379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2AA0A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25E27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A2F9C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4.12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E4187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6.62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8DD7B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D3FC9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12.98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919C6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39.41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A3490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53.20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B980D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49.11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3A9E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2290</w:t>
            </w:r>
          </w:p>
        </w:tc>
      </w:tr>
      <w:tr w14:paraId="365EF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4" w:hRule="exact"/>
        </w:trPr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A0E68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83A8F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1.85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49FC4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4.08</w:t>
            </w:r>
          </w:p>
        </w:tc>
        <w:tc>
          <w:tcPr>
            <w:tcW w:w="822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8FBB9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6.58</w:t>
            </w:r>
          </w:p>
        </w:tc>
        <w:tc>
          <w:tcPr>
            <w:tcW w:w="845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544D6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13.76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34223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12.82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AC1B7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38.94</w:t>
            </w:r>
          </w:p>
        </w:tc>
        <w:tc>
          <w:tcPr>
            <w:tcW w:w="833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A1DF6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52.50</w:t>
            </w:r>
          </w:p>
        </w:tc>
        <w:tc>
          <w:tcPr>
            <w:tcW w:w="811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71945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48.74</w:t>
            </w:r>
          </w:p>
        </w:tc>
        <w:tc>
          <w:tcPr>
            <w:tcW w:w="856" w:type="dxa"/>
            <w:gridSpan w:val="2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711FF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2260</w:t>
            </w:r>
          </w:p>
        </w:tc>
      </w:tr>
      <w:tr w14:paraId="14BBF7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46354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B97A9F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DE8F2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4.04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931620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6.54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ABEDD8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A9021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12.66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47044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38.47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3D2C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51.80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65883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48.37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075B6E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2230</w:t>
            </w:r>
          </w:p>
        </w:tc>
      </w:tr>
      <w:tr w14:paraId="0ECA9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60CFA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A74E6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1.83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2ED0B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4.00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C50AE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6.50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05911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B82FD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12.50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6D558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BCC75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882C4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48.00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999A2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2200</w:t>
            </w:r>
          </w:p>
        </w:tc>
      </w:tr>
      <w:tr w14:paraId="5A64F4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42D45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F35EA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AF5DB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3.99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6DAE0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6.48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B2255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13.56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F4A95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8A1D4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E934E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729CF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47.70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1D072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2170</w:t>
            </w:r>
          </w:p>
        </w:tc>
      </w:tr>
      <w:tr w14:paraId="00577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3FC58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56A6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85EB5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3.98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093EE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6.46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CC8ED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13.52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FF1AB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6E51E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37.60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C0E3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50.20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C14D9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47.40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3EC45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2140</w:t>
            </w:r>
          </w:p>
        </w:tc>
      </w:tr>
      <w:tr w14:paraId="505B30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7B619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D52AA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7DAA4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3.97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3ABEF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6.44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F16A0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13.48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A5789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12.35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DEAF7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9AB2E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49.80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83C48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47.10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093AF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2110</w:t>
            </w:r>
          </w:p>
        </w:tc>
      </w:tr>
      <w:tr w14:paraId="20810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4D6B7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17582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5DE1BB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3.96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37340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6.42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C83E8A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13.44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2EF824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12.30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4B719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AAC21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50580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46.80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ABFCE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2080</w:t>
            </w:r>
          </w:p>
        </w:tc>
      </w:tr>
      <w:tr w14:paraId="2B7DA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2E646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7EA75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1.79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5A4EF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3.95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88A66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6.40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1AD8E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13.40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350D2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12.25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EE604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9235B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D0B3B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46.50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D0A2B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2050</w:t>
            </w:r>
          </w:p>
        </w:tc>
      </w:tr>
      <w:tr w14:paraId="695EE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C706D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769F1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BA9D1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3.94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9AA60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6.38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5595B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13.36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66E0E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455C4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CDD50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1B108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E8DA9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2020</w:t>
            </w:r>
          </w:p>
        </w:tc>
      </w:tr>
      <w:tr w14:paraId="641AE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12353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E19F4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EDB96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3.93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974DF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6.36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11FE4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13.32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E711F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12.15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24E0E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36.60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516E9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48.20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C386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45.90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B3343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1990</w:t>
            </w:r>
          </w:p>
        </w:tc>
      </w:tr>
      <w:tr w14:paraId="16142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CB8E8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9FC6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9A90F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99D3F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6.34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0CF2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13.28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7AFC4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12.10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55983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FC924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47.80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3BBCC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013C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1960</w:t>
            </w:r>
          </w:p>
        </w:tc>
      </w:tr>
      <w:tr w14:paraId="1E4371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4BE95E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41666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91842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3.91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2EA510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6.32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7ED715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13.24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3FBB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12.05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1A26B0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1E596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94EB1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45.30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3AD01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1930</w:t>
            </w:r>
          </w:p>
        </w:tc>
      </w:tr>
      <w:tr w14:paraId="58EA3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FDE8D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A48A1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BE035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3.90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DE6AB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6.30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D00EF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13.20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B47C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551E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FBBAD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39D6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45.00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91C32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1900</w:t>
            </w:r>
          </w:p>
        </w:tc>
      </w:tr>
      <w:tr w14:paraId="76308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408F6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2E053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58532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3.89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DC502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6.27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EDABA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13.15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FE480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11.90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0C585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35.70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89206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46.50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CB117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44.60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C003D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1870</w:t>
            </w:r>
          </w:p>
        </w:tc>
      </w:tr>
      <w:tr w14:paraId="66BBC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4BF29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208AA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23E54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3.88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D21D5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6.24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BB3DE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13.10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7C8E6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6D1B0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FFF6F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46.00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E9956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44.20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2FA30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1840</w:t>
            </w:r>
          </w:p>
        </w:tc>
      </w:tr>
      <w:tr w14:paraId="4382C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2A030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B9749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BEF66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3.87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D2DF5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6.21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901F5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13.05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B29BF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11.70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7B4AD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35.10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03BF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45.50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0AAD4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43.80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5F7E4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1810</w:t>
            </w:r>
          </w:p>
        </w:tc>
      </w:tr>
      <w:tr w14:paraId="40D5B5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C3032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BE3685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7FB5D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3.86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DF67A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6.18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C88C3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13.00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938D1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11.60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E4D27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6B3E4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45.00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A9836D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43.40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05BDF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1780</w:t>
            </w:r>
          </w:p>
        </w:tc>
      </w:tr>
      <w:tr w14:paraId="491F40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2A10E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6F1A1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1.71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49602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3.85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ABDAE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6.15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2972D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12.95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07FF7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11.50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2AA38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34.50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0D79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44.50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754E5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43.00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0FD4D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1750</w:t>
            </w:r>
          </w:p>
        </w:tc>
      </w:tr>
      <w:tr w14:paraId="68E3B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3FAB2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C9099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8068C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3.83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F7757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6.12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3C12D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12.90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9ECC8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678A2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DD559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44.00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083BC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42.60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06E92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1720</w:t>
            </w:r>
          </w:p>
        </w:tc>
      </w:tr>
      <w:tr w14:paraId="1B183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5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4FA8F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C9E7E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213D8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3.81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BC4EF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6.09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D7AD7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12.85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979C2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11.30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7B7C1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33.90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EBB89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43.50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C7784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42.20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2B02B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1690</w:t>
            </w:r>
          </w:p>
        </w:tc>
      </w:tr>
      <w:tr w14:paraId="64C59A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6D6B4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841FD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DB16D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3.79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95652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6.06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A8701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9F77F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823C5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33.60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ACE2F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43.00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15539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41.80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3C4E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1660</w:t>
            </w:r>
          </w:p>
        </w:tc>
      </w:tr>
      <w:tr w14:paraId="05A32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F490B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5CFA3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3EA9C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3.77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132F6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6.03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B69A3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12.75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DF3466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11.10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B2EE8B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33.30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CF1A2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42.50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1725A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41.40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BC7E7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1630</w:t>
            </w:r>
          </w:p>
        </w:tc>
      </w:tr>
      <w:tr w14:paraId="72407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822A2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8999B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1.66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63045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3.75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49CF8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6.00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024CC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12.70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E68C9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ABECB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CB490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FB960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41.00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E402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1600</w:t>
            </w:r>
          </w:p>
        </w:tc>
      </w:tr>
      <w:tr w14:paraId="499FD7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61D42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8C53C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0E333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3.73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45A4C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5.96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8BAF5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12.64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3591D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10.85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EF3D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32.60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05577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8BDB4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40.50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4C051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1570</w:t>
            </w:r>
          </w:p>
        </w:tc>
      </w:tr>
      <w:tr w14:paraId="552547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B275C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B5ECC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2C6FF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3.71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7C633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5.92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BF1B6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12.58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8B124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10.70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FB7C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32.20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1CED8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40.80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000D0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40.00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2884D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1540</w:t>
            </w:r>
          </w:p>
        </w:tc>
      </w:tr>
      <w:tr w14:paraId="2473B3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97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D6741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862B6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C7C2C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3.69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61546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5.88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11BF3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12.52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C90D2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10.55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CCE44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31.80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7C6C5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40.20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CB61A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39.50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D2739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1510</w:t>
            </w:r>
          </w:p>
        </w:tc>
      </w:tr>
      <w:tr w14:paraId="3562D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82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796652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E1841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788D2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3.67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CC2768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5.84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30E6D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12.46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DF423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AD136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31.40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5141FA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39.60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0EDD1B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39.00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22C4C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1480</w:t>
            </w:r>
          </w:p>
        </w:tc>
      </w:tr>
      <w:tr w14:paraId="36168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12" w:hRule="exact"/>
        </w:trPr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206D3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43E79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1.63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5451F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3.65</w:t>
            </w:r>
          </w:p>
        </w:tc>
        <w:tc>
          <w:tcPr>
            <w:tcW w:w="822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D994D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5.80</w:t>
            </w:r>
          </w:p>
        </w:tc>
        <w:tc>
          <w:tcPr>
            <w:tcW w:w="845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27B1A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12.40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801C6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10.25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41032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31.00</w:t>
            </w:r>
          </w:p>
        </w:tc>
        <w:tc>
          <w:tcPr>
            <w:tcW w:w="833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16C26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39.00</w:t>
            </w:r>
          </w:p>
        </w:tc>
        <w:tc>
          <w:tcPr>
            <w:tcW w:w="811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B71D8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38.50</w:t>
            </w:r>
          </w:p>
        </w:tc>
        <w:tc>
          <w:tcPr>
            <w:tcW w:w="856" w:type="dxa"/>
            <w:gridSpan w:val="2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3FFBC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1450</w:t>
            </w:r>
          </w:p>
        </w:tc>
      </w:tr>
      <w:tr w14:paraId="3ACAD9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379" w:hRule="exact"/>
        </w:trPr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B80A6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50E64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1.62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02CEA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3.62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A1B35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5.76</w:t>
            </w:r>
          </w:p>
        </w:tc>
        <w:tc>
          <w:tcPr>
            <w:tcW w:w="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6B269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12.34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BE574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10.10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E5B8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30.60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3300B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38.40</w:t>
            </w: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7A34A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38.00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81EBB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1420</w:t>
            </w:r>
          </w:p>
        </w:tc>
      </w:tr>
    </w:tbl>
    <w:tbl>
      <w:tblPr>
        <w:tblStyle w:val="10"/>
        <w:tblpPr w:leftFromText="180" w:rightFromText="180" w:vertAnchor="text" w:horzAnchor="page" w:tblpX="1167" w:tblpY="18"/>
        <w:tblOverlap w:val="never"/>
        <w:tblW w:w="831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20"/>
        <w:gridCol w:w="854"/>
        <w:gridCol w:w="809"/>
        <w:gridCol w:w="843"/>
        <w:gridCol w:w="831"/>
        <w:gridCol w:w="809"/>
        <w:gridCol w:w="854"/>
      </w:tblGrid>
      <w:tr w14:paraId="50C01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83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76D29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83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E76D8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98B76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3.59</w:t>
            </w:r>
          </w:p>
        </w:tc>
        <w:tc>
          <w:tcPr>
            <w:tcW w:w="820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2AA72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5.72</w:t>
            </w:r>
          </w:p>
        </w:tc>
        <w:tc>
          <w:tcPr>
            <w:tcW w:w="85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C6C47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12.28</w:t>
            </w:r>
          </w:p>
        </w:tc>
        <w:tc>
          <w:tcPr>
            <w:tcW w:w="80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1930B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9.95</w:t>
            </w:r>
          </w:p>
        </w:tc>
        <w:tc>
          <w:tcPr>
            <w:tcW w:w="84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F6AF1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30.20</w:t>
            </w:r>
          </w:p>
        </w:tc>
        <w:tc>
          <w:tcPr>
            <w:tcW w:w="83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5BA1E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37.80</w:t>
            </w:r>
          </w:p>
        </w:tc>
        <w:tc>
          <w:tcPr>
            <w:tcW w:w="80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96D87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37.50</w:t>
            </w:r>
          </w:p>
        </w:tc>
        <w:tc>
          <w:tcPr>
            <w:tcW w:w="85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13E67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1390</w:t>
            </w:r>
          </w:p>
        </w:tc>
      </w:tr>
      <w:tr w14:paraId="2EB5DF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49D35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A67B1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\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D62B1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3.56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8D27C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5.68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E0E65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12.22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7BE64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9.80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360446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29.80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1892C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37.20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9A862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37.00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D1738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1360</w:t>
            </w:r>
          </w:p>
        </w:tc>
      </w:tr>
      <w:tr w14:paraId="5D9B56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</w:trPr>
        <w:tc>
          <w:tcPr>
            <w:tcW w:w="83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F33E2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DCF9D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1.61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81287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3.53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31BFE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5.64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D55000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12.16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74BD273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9.65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DA4C2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29.40</w:t>
            </w:r>
          </w:p>
        </w:tc>
        <w:tc>
          <w:tcPr>
            <w:tcW w:w="83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D27ADA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36.60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4CB79C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36.50</w:t>
            </w:r>
          </w:p>
        </w:tc>
        <w:tc>
          <w:tcPr>
            <w:tcW w:w="85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F7BCFC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1330</w:t>
            </w:r>
          </w:p>
        </w:tc>
      </w:tr>
      <w:tr w14:paraId="6732E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F9AEA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15D4C9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1.60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EA5A0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3.50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BB921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5.60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B5088F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12.10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A2F07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9.50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5AB7D2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29.00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C7ABAD5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0F1E37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B47A7B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1300</w:t>
            </w:r>
          </w:p>
        </w:tc>
      </w:tr>
      <w:tr w14:paraId="15F37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5AC4E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963C22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1.59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33715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3.47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10AB1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5.56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271EA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12.04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C80F5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9.45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09F31B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28.60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809C4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7A39D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399DA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1270</w:t>
            </w:r>
          </w:p>
        </w:tc>
      </w:tr>
      <w:tr w14:paraId="3DDCA1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266E9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E634F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1.58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7986BB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3.43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C99CF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5.52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0724C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11.98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F749F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9.40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A7CD26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28.20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70D24F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392E9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9A96C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1240</w:t>
            </w:r>
          </w:p>
        </w:tc>
      </w:tr>
      <w:tr w14:paraId="2093F2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D2A09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4C7491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1.57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3FBA7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3.40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24AD2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5.48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BBC798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11.92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4984EF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9.35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2555CF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27.80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FBFE3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8ACE71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F99B67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1210</w:t>
            </w:r>
          </w:p>
        </w:tc>
      </w:tr>
      <w:tr w14:paraId="4B4C3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C57CE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047D6C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1.56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61E48C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3.37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50A9CB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5.44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7F10E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11.86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1B0904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9.30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75550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27.40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7E05C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14ABED9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24C772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1180</w:t>
            </w:r>
          </w:p>
        </w:tc>
      </w:tr>
      <w:tr w14:paraId="7A697C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ADB84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48B26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1.55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0DCE4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3,34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B6ABB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5.40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21959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11.80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3ABC6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9.25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67D08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27.00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DA8DC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D1149C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C2909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1150</w:t>
            </w:r>
          </w:p>
        </w:tc>
      </w:tr>
      <w:tr w14:paraId="320D9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86519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833DE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1.54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60713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3.31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D32AD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5.36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E53E1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11.74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582DEF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9.20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1C4C19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26.60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392FB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45990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4E53D9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1120</w:t>
            </w:r>
          </w:p>
        </w:tc>
      </w:tr>
      <w:tr w14:paraId="72A255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4BB88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98CA3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DA89B8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3.28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975544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5.32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9A15E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11.68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85036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9.15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DDE58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26.20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A4795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94817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F3F94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1090</w:t>
            </w:r>
          </w:p>
        </w:tc>
      </w:tr>
      <w:tr w14:paraId="40E21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DEE66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4AE45E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1.52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D573B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3.23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6851E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5.24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61D09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11.58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719AC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8.95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D8F24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25.80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F1448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F6CC8AD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5914B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1030</w:t>
            </w:r>
          </w:p>
        </w:tc>
      </w:tr>
      <w:tr w14:paraId="40C1A2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2367C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16BC2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1.49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939F4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3.18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D8DF6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5.16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8ADF3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11.48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1AD33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8.75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962DA9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25.40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83CF21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FB2AF7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CC3B9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960</w:t>
            </w:r>
          </w:p>
        </w:tc>
      </w:tr>
      <w:tr w14:paraId="080717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901E6A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1B8CB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1.46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66030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3.13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CF89F9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5.08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D740C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11.38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E1008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8.55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DDF7AF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25.00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D05C2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6BC0708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19E48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900</w:t>
            </w:r>
          </w:p>
        </w:tc>
      </w:tr>
      <w:tr w14:paraId="53438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F2A85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09F97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1.36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44669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3.03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237FB8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A3E824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11.18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2AA4A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8.15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7F8D05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24.10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61CD7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BB5001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3BD98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840</w:t>
            </w:r>
          </w:p>
        </w:tc>
      </w:tr>
      <w:tr w14:paraId="1CE241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FEF8A8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18C650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1.26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BFAF0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2.93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E9E4C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C3AC18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10.58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9310E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7.15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74565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22.40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2FA37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EE71E4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E6A1E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740</w:t>
            </w:r>
          </w:p>
        </w:tc>
      </w:tr>
      <w:tr w14:paraId="40017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1B587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C5B11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1.16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0E746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2.73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F85DA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4.20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FC31A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9.88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28379D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6.55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747F7F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21.10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813D3D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01E1FE">
            <w:pPr>
              <w:pStyle w:val="22"/>
              <w:spacing w:before="128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A59476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640</w:t>
            </w:r>
          </w:p>
        </w:tc>
      </w:tr>
      <w:tr w14:paraId="76E0E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29607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77664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1.13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1499D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2.43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64858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3.90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E7BA4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9.58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AC0BF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6.25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AA99C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19.80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AA865E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653BA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69C27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580</w:t>
            </w:r>
          </w:p>
        </w:tc>
      </w:tr>
      <w:tr w14:paraId="04805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0782F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570746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1.10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CD63A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2.13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14425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3.60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BD74B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9.28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BBC0D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5.95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EC298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18.60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381128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5C989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4AF10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520</w:t>
            </w:r>
          </w:p>
        </w:tc>
      </w:tr>
      <w:tr w14:paraId="1FEDF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25C7D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71DD1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1.07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ECE41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E16CC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3.30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173669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8.98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E9D893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5.65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54AB5D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17.40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9983A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022040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38E62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460</w:t>
            </w:r>
          </w:p>
        </w:tc>
      </w:tr>
      <w:tr w14:paraId="05571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CED76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7586D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1947D8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D1337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7D07F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8.58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833B49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5.35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C9722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16.20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AA7D3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16.00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A9F50AA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16.00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B48C8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400</w:t>
            </w:r>
          </w:p>
        </w:tc>
      </w:tr>
      <w:tr w14:paraId="7A347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D8CDC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5D1FC67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1.01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08E23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80805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2.70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AC0A1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8.28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A5457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5.05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6C37E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15.00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84830D8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7BB148F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EC46B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340</w:t>
            </w:r>
          </w:p>
        </w:tc>
      </w:tr>
      <w:tr w14:paraId="09DA6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83AF93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D9BF66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23C36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82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A378E4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956A2C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8.08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513A8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4.85</w:t>
            </w:r>
          </w:p>
        </w:tc>
        <w:tc>
          <w:tcPr>
            <w:tcW w:w="84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093E25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14.20</w:t>
            </w:r>
          </w:p>
        </w:tc>
        <w:tc>
          <w:tcPr>
            <w:tcW w:w="83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EE5B8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13.50</w:t>
            </w:r>
          </w:p>
        </w:tc>
        <w:tc>
          <w:tcPr>
            <w:tcW w:w="809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67527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13.50</w:t>
            </w:r>
          </w:p>
        </w:tc>
        <w:tc>
          <w:tcPr>
            <w:tcW w:w="85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87FECB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300</w:t>
            </w:r>
          </w:p>
        </w:tc>
      </w:tr>
    </w:tbl>
    <w:p w14:paraId="1A464CBB">
      <w:pPr>
        <w:spacing w:before="5"/>
        <w:rPr>
          <w:rFonts w:ascii="Times New Roman" w:hAnsi="Times New Roman" w:eastAsia="Times New Roman" w:cs="Times New Roman"/>
          <w:sz w:val="15"/>
          <w:szCs w:val="15"/>
        </w:rPr>
      </w:pPr>
    </w:p>
    <w:p w14:paraId="1C404D2C">
      <w:pPr>
        <w:pStyle w:val="3"/>
        <w:spacing w:before="0" w:line="247" w:lineRule="exact"/>
        <w:ind w:left="0" w:leftChars="0" w:firstLine="0" w:firstLineChars="0"/>
        <w:rPr>
          <w:lang w:eastAsia="zh-CN"/>
        </w:rPr>
      </w:pPr>
      <w:r>
        <w:rPr>
          <w:rFonts w:hint="eastAsia" w:ascii="方正宋三简体" w:hAnsi="方正宋三简体" w:eastAsia="方正宋三简体" w:cs="方正宋三简体"/>
          <w:color w:val="231F20"/>
          <w:sz w:val="18"/>
          <w:szCs w:val="18"/>
          <w:lang w:val="en-US" w:eastAsia="zh-CN"/>
        </w:rPr>
        <w:t xml:space="preserve">* </w:t>
      </w:r>
      <w:r>
        <w:rPr>
          <w:rFonts w:hint="eastAsia" w:ascii="宋体" w:hAnsi="宋体" w:eastAsia="宋体" w:cs="宋体"/>
          <w:color w:val="231F20"/>
          <w:lang w:val="en-US" w:eastAsia="zh-CN"/>
        </w:rPr>
        <w:t>成绩在10分以下的按0分计算，</w:t>
      </w:r>
      <w:r>
        <w:rPr>
          <w:rFonts w:ascii="宋体" w:hAnsi="宋体" w:eastAsia="宋体" w:cs="宋体"/>
          <w:color w:val="231F20"/>
          <w:lang w:eastAsia="zh-CN"/>
        </w:rPr>
        <w:t>全能数值为四项累计得分。</w:t>
      </w:r>
    </w:p>
    <w:p w14:paraId="2AFFD291">
      <w:pPr>
        <w:pStyle w:val="22"/>
        <w:spacing w:before="128"/>
        <w:ind w:left="1" w:leftChars="-3" w:hanging="8" w:hangingChars="4"/>
        <w:jc w:val="both"/>
        <w:rPr>
          <w:rFonts w:ascii="宋体" w:hAnsi="宋体" w:eastAsia="宋体" w:cs="宋体"/>
          <w:lang w:eastAsia="zh-CN"/>
        </w:rPr>
      </w:pPr>
    </w:p>
    <w:p w14:paraId="67387192">
      <w:pPr>
        <w:rPr>
          <w:rFonts w:ascii="宋体" w:hAnsi="宋体" w:eastAsia="宋体" w:cs="宋体"/>
          <w:sz w:val="20"/>
          <w:szCs w:val="20"/>
          <w:lang w:eastAsia="zh-CN"/>
        </w:rPr>
      </w:pPr>
    </w:p>
    <w:p w14:paraId="08FD699B">
      <w:pPr>
        <w:rPr>
          <w:rFonts w:ascii="宋体" w:hAnsi="宋体" w:eastAsia="宋体" w:cs="宋体"/>
          <w:sz w:val="20"/>
          <w:szCs w:val="20"/>
          <w:lang w:eastAsia="zh-CN"/>
        </w:rPr>
      </w:pPr>
    </w:p>
    <w:p w14:paraId="7D75C125">
      <w:pPr>
        <w:spacing w:before="5"/>
        <w:rPr>
          <w:rFonts w:ascii="宋体" w:hAnsi="宋体" w:eastAsia="宋体" w:cs="宋体"/>
          <w:sz w:val="14"/>
          <w:szCs w:val="14"/>
          <w:lang w:eastAsia="zh-CN"/>
        </w:rPr>
      </w:pPr>
    </w:p>
    <w:p w14:paraId="510F7F85">
      <w:pPr>
        <w:pStyle w:val="3"/>
        <w:spacing w:before="0"/>
        <w:ind w:left="2426" w:right="2420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1-6  女子径赛电计时评分表</w:t>
      </w:r>
    </w:p>
    <w:p w14:paraId="05E92302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4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805"/>
        <w:gridCol w:w="807"/>
        <w:gridCol w:w="786"/>
        <w:gridCol w:w="893"/>
        <w:gridCol w:w="796"/>
        <w:gridCol w:w="871"/>
        <w:gridCol w:w="916"/>
        <w:gridCol w:w="916"/>
        <w:gridCol w:w="871"/>
      </w:tblGrid>
      <w:tr w14:paraId="225BC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exact"/>
        </w:trPr>
        <w:tc>
          <w:tcPr>
            <w:tcW w:w="67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52807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80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A11FAC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 米</w:t>
            </w:r>
          </w:p>
        </w:tc>
        <w:tc>
          <w:tcPr>
            <w:tcW w:w="80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714D6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200 米</w:t>
            </w:r>
          </w:p>
        </w:tc>
        <w:tc>
          <w:tcPr>
            <w:tcW w:w="78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EBEE9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</w:t>
            </w:r>
          </w:p>
        </w:tc>
        <w:tc>
          <w:tcPr>
            <w:tcW w:w="89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24117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800 米</w:t>
            </w:r>
          </w:p>
        </w:tc>
        <w:tc>
          <w:tcPr>
            <w:tcW w:w="79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2563B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1500 米</w:t>
            </w:r>
          </w:p>
        </w:tc>
        <w:tc>
          <w:tcPr>
            <w:tcW w:w="87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4013D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3000 米</w:t>
            </w:r>
          </w:p>
        </w:tc>
        <w:tc>
          <w:tcPr>
            <w:tcW w:w="91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1CADC7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 米栏</w:t>
            </w:r>
          </w:p>
        </w:tc>
        <w:tc>
          <w:tcPr>
            <w:tcW w:w="91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4A20EA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米栏</w:t>
            </w:r>
          </w:p>
        </w:tc>
        <w:tc>
          <w:tcPr>
            <w:tcW w:w="87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56799A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5000 米</w:t>
            </w:r>
          </w:p>
          <w:p w14:paraId="425BE80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竞走</w:t>
            </w:r>
          </w:p>
        </w:tc>
      </w:tr>
      <w:tr w14:paraId="42CEC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67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34F6D5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0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9B47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12.28</w:t>
            </w:r>
          </w:p>
        </w:tc>
        <w:tc>
          <w:tcPr>
            <w:tcW w:w="80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2234C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25.32</w:t>
            </w:r>
          </w:p>
        </w:tc>
        <w:tc>
          <w:tcPr>
            <w:tcW w:w="78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378F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56.55</w:t>
            </w:r>
          </w:p>
        </w:tc>
        <w:tc>
          <w:tcPr>
            <w:tcW w:w="89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376F7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2:10.30</w:t>
            </w:r>
          </w:p>
        </w:tc>
        <w:tc>
          <w:tcPr>
            <w:tcW w:w="79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D1515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4:26.0</w:t>
            </w:r>
          </w:p>
        </w:tc>
        <w:tc>
          <w:tcPr>
            <w:tcW w:w="87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33BC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9:42.5</w:t>
            </w:r>
          </w:p>
        </w:tc>
        <w:tc>
          <w:tcPr>
            <w:tcW w:w="91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CBABD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14.28</w:t>
            </w:r>
          </w:p>
        </w:tc>
        <w:tc>
          <w:tcPr>
            <w:tcW w:w="91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BD01D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1:00.00</w:t>
            </w:r>
          </w:p>
        </w:tc>
        <w:tc>
          <w:tcPr>
            <w:tcW w:w="87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F037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24:30.0</w:t>
            </w:r>
          </w:p>
        </w:tc>
      </w:tr>
      <w:tr w14:paraId="0CAA1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6B258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B276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5836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1BBF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56.70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7442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2:10.80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AAB42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4:27.0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356CD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9:44.0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E6C2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29EF9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21185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24:35.0</w:t>
            </w:r>
          </w:p>
        </w:tc>
      </w:tr>
      <w:tr w14:paraId="0FF938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4322E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7B0F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D215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0753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56.85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20B32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2:11.30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45828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4:28.0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E9F1B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9:45.5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F4FA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73E4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39EAD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24:40.0</w:t>
            </w:r>
          </w:p>
        </w:tc>
      </w:tr>
      <w:tr w14:paraId="403FE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AD881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A2A29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D349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6655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57.00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FC7B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2:11.80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2BBF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4:29.0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2A31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9:47.0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1B92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2EEE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39DEF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24:45.0</w:t>
            </w:r>
          </w:p>
        </w:tc>
      </w:tr>
      <w:tr w14:paraId="7268B9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0B55CF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2CDAC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12.32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8C020E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25.40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6817C5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57.15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3C59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2:12.30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EA7C57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4:30.0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9A829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9:48.5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BB877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14.32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653CF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1:00.80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AF9983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24:50.0</w:t>
            </w:r>
          </w:p>
        </w:tc>
      </w:tr>
      <w:tr w14:paraId="27D62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8881B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4E6A9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12.33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1AFA1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25.42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41FC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57.30</w:t>
            </w:r>
          </w:p>
        </w:tc>
        <w:tc>
          <w:tcPr>
            <w:tcW w:w="8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0A63C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2:12.80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B1966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4:31.0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A5648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9:50.0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9FE3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14.33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3886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1:01.00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612B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24:55.0</w:t>
            </w:r>
          </w:p>
        </w:tc>
      </w:tr>
      <w:tr w14:paraId="1DE86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24070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AA39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376C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93479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57.52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10DB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2:13.30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98B4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4:32.3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882E0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9:52.7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EBCD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E5F8A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4A98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25:01.1</w:t>
            </w:r>
          </w:p>
        </w:tc>
      </w:tr>
      <w:tr w14:paraId="05EE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293B5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9A71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8B4C0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25.54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C22A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57.74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4309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2:13.80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9D43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4:33.7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28BBE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9:55.4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A8EA9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375A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62240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25:07.2</w:t>
            </w:r>
          </w:p>
        </w:tc>
      </w:tr>
      <w:tr w14:paraId="0EA49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8ED7D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1FF3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E9052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25.60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719D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57.96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06BD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2:14.40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CB597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4:35.0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8838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9:58.1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55769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22CB9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694F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25:13.3</w:t>
            </w:r>
          </w:p>
        </w:tc>
      </w:tr>
      <w:tr w14:paraId="0A56A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784FA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CCF64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12.41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16568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25.66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A70AA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58.18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E696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2:14.90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B8AA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4:36.4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3A59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10:00.8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3BF77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14.53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F3D9A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1:01.80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B3CF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25:19.4</w:t>
            </w:r>
          </w:p>
        </w:tc>
      </w:tr>
      <w:tr w14:paraId="41CF98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CB962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47AC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12.43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E025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25.72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F60E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58.41</w:t>
            </w:r>
          </w:p>
        </w:tc>
        <w:tc>
          <w:tcPr>
            <w:tcW w:w="8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CA8E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2:15.40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6D003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4:37.7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798D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10:03.5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BB26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14.58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0138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1:02.00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61BE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25:25.5</w:t>
            </w:r>
          </w:p>
        </w:tc>
      </w:tr>
      <w:tr w14:paraId="495B9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8CE03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E10B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EF86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25.79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DE75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D584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2:15.90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97E9E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4:39.1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83DF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10:06.2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AD64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A050A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D7612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25:31.6</w:t>
            </w:r>
          </w:p>
        </w:tc>
      </w:tr>
      <w:tr w14:paraId="1CEC6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DAE56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69AA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3D1D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25.86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47A6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58.87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EDBAE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2:16.40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259D9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4:40.4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CF96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10:08.9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2532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9EEFD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1:02.40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9A323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25:37.7</w:t>
            </w:r>
          </w:p>
        </w:tc>
      </w:tr>
      <w:tr w14:paraId="79547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59C32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A29D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9C477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25.93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9D57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59.10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5F4BB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2:17.00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3DF1A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4:41.8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91A3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10:11.6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A757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CA227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AB5B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25:43.8</w:t>
            </w:r>
          </w:p>
        </w:tc>
      </w:tr>
      <w:tr w14:paraId="62136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D18B1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2C8D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12.51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5096C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26.00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90270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59.33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3429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2:17.50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9264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4:43.2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04BB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10:14.4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240D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14.78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C28187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1:02.80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1522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25:50.0</w:t>
            </w:r>
          </w:p>
        </w:tc>
      </w:tr>
      <w:tr w14:paraId="40CDA9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CA153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90F3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12.53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6586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26.07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7CDC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59.56</w:t>
            </w:r>
          </w:p>
        </w:tc>
        <w:tc>
          <w:tcPr>
            <w:tcW w:w="89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B203A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2:18.00</w:t>
            </w:r>
          </w:p>
        </w:tc>
        <w:tc>
          <w:tcPr>
            <w:tcW w:w="79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AFCEB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4:44.5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46DC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10:17.2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A1B1F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14.83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D988D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1:03.00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53B8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25:56.2</w:t>
            </w:r>
          </w:p>
        </w:tc>
      </w:tr>
      <w:tr w14:paraId="69BD69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08E7D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BF30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8158B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26.14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0F45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59.79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ACB6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2:18.50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9FE0F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4:45.9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90E5A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10:20.0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2D80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1733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BEEE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26:02.4</w:t>
            </w:r>
          </w:p>
        </w:tc>
      </w:tr>
      <w:tr w14:paraId="152B7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EE35B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DD55E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67A2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26.21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4E5A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E32A0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2:19.10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A696C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4:47.2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4FA2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10:22.8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A9A9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AD8F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D6B8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26:08.6</w:t>
            </w:r>
          </w:p>
        </w:tc>
      </w:tr>
      <w:tr w14:paraId="17C08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F1EB3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F79C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DB5AD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26.28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C388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1:00.3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473E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2:19.60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11820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4:48.6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2A8D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10:25.6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04A5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D1251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1:03.90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20A0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26:14.8</w:t>
            </w:r>
          </w:p>
        </w:tc>
      </w:tr>
      <w:tr w14:paraId="10832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FDEB9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1C6D7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12.65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C94E1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26.36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D63E2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694D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2:20.10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AFDC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4:50.0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BD12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10:28.4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8B95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15.04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FF00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1:04.20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2CA1E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26:21.0</w:t>
            </w:r>
          </w:p>
        </w:tc>
      </w:tr>
    </w:tbl>
    <w:tbl>
      <w:tblPr>
        <w:tblStyle w:val="10"/>
        <w:tblpPr w:leftFromText="180" w:rightFromText="180" w:vertAnchor="text" w:horzAnchor="page" w:tblpX="1182" w:tblpY="27"/>
        <w:tblOverlap w:val="never"/>
        <w:tblW w:w="83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805"/>
        <w:gridCol w:w="807"/>
        <w:gridCol w:w="797"/>
        <w:gridCol w:w="852"/>
        <w:gridCol w:w="826"/>
        <w:gridCol w:w="871"/>
        <w:gridCol w:w="916"/>
        <w:gridCol w:w="916"/>
        <w:gridCol w:w="871"/>
      </w:tblGrid>
      <w:tr w14:paraId="6FD25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7FAFF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0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D043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12.68</w:t>
            </w:r>
          </w:p>
        </w:tc>
        <w:tc>
          <w:tcPr>
            <w:tcW w:w="80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3F74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26.44</w:t>
            </w:r>
          </w:p>
        </w:tc>
        <w:tc>
          <w:tcPr>
            <w:tcW w:w="79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D55F6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1:00.7</w:t>
            </w:r>
          </w:p>
        </w:tc>
        <w:tc>
          <w:tcPr>
            <w:tcW w:w="852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549DA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2:20.70</w:t>
            </w:r>
          </w:p>
        </w:tc>
        <w:tc>
          <w:tcPr>
            <w:tcW w:w="826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C58B4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4:51.3</w:t>
            </w:r>
          </w:p>
        </w:tc>
        <w:tc>
          <w:tcPr>
            <w:tcW w:w="87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0110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10:31.2</w:t>
            </w:r>
          </w:p>
        </w:tc>
        <w:tc>
          <w:tcPr>
            <w:tcW w:w="91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29459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15.10</w:t>
            </w:r>
          </w:p>
        </w:tc>
        <w:tc>
          <w:tcPr>
            <w:tcW w:w="91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AE526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1:04.50</w:t>
            </w:r>
          </w:p>
        </w:tc>
        <w:tc>
          <w:tcPr>
            <w:tcW w:w="87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DB98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26:27.2</w:t>
            </w:r>
          </w:p>
        </w:tc>
      </w:tr>
      <w:tr w14:paraId="3A7A18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4232B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51C4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F3E63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26.52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742A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1:01.0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A194C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2:21.20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86E751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4:52.7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171D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10:34.0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5265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BCB6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1:04.85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34DE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26:33.4</w:t>
            </w:r>
          </w:p>
        </w:tc>
      </w:tr>
      <w:tr w14:paraId="439681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FCF41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D980A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10CE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26.60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9B64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14448A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2:21.70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5C133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4:54.0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7B0B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10:36.8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B51DE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46A8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1CC6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26:39.6</w:t>
            </w:r>
          </w:p>
        </w:tc>
      </w:tr>
      <w:tr w14:paraId="15222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1E833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DAB9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7626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26.68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9D41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B2AC7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2:22.20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BE0CC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4:55.4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25F4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10:39.7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E07E0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75E2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1:05.55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6D46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26:45.9</w:t>
            </w:r>
          </w:p>
        </w:tc>
      </w:tr>
      <w:tr w14:paraId="6C807D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926096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76CAC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4F11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26.76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7DA00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1:01.7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40466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2:22.80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EBEB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4:56.8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0311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10:42.6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9523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BC0A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1:05.90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0BB22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26:52.2</w:t>
            </w:r>
          </w:p>
        </w:tc>
      </w:tr>
      <w:tr w14:paraId="38ABCE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A842E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83A6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12.84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1416E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26.84</w:t>
            </w:r>
          </w:p>
        </w:tc>
        <w:tc>
          <w:tcPr>
            <w:tcW w:w="79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9B863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1:01.9</w:t>
            </w:r>
          </w:p>
        </w:tc>
        <w:tc>
          <w:tcPr>
            <w:tcW w:w="852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EA0A45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2:23.30</w:t>
            </w:r>
          </w:p>
        </w:tc>
        <w:tc>
          <w:tcPr>
            <w:tcW w:w="82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048FD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4:58.1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411E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10:45.5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20B5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15.40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F6F4E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1:06.25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8E90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26:58.5</w:t>
            </w:r>
          </w:p>
        </w:tc>
      </w:tr>
      <w:tr w14:paraId="68D3A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82189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3B203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12.88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BD25D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26.92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5A10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804C3C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2:23.80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CA827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4:59.5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C4DB3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10:48.4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611E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15.46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D9D5F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4AEF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27:04.8</w:t>
            </w:r>
          </w:p>
        </w:tc>
      </w:tr>
      <w:tr w14:paraId="6647B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E5DFB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CEDE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12.92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31ED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27.00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480B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1D6209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2:24.40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F0653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5:00.9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55172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10:51.3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A9339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15.53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3E5B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1:06.95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466D2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27:11.1</w:t>
            </w:r>
          </w:p>
        </w:tc>
      </w:tr>
      <w:tr w14:paraId="19076A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F5142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80EB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12.96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FA39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27.08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E520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F09D2E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2:24.90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939A8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5:02.3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5DB0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10:54.2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71B0A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85A7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1:07.30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C533E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27:17.4</w:t>
            </w:r>
          </w:p>
        </w:tc>
      </w:tr>
      <w:tr w14:paraId="036A9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07F84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80CD9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AE10B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27.16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0AF8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1:02.9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C9802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2:25.50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F659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5:03.6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8FC36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10:57.1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18D8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15.67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7AAA1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1:07.65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F1AA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27:23.7</w:t>
            </w:r>
          </w:p>
        </w:tc>
      </w:tr>
      <w:tr w14:paraId="7747C2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7E968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8FEC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13.04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EF56C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27.24</w:t>
            </w:r>
          </w:p>
        </w:tc>
        <w:tc>
          <w:tcPr>
            <w:tcW w:w="79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94A1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1:03.1</w:t>
            </w:r>
          </w:p>
        </w:tc>
        <w:tc>
          <w:tcPr>
            <w:tcW w:w="852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6121C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2:26.00</w:t>
            </w:r>
          </w:p>
        </w:tc>
        <w:tc>
          <w:tcPr>
            <w:tcW w:w="82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2A923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5:05.0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0DCE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F9A6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BFDB8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1:08.00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4506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27:30.0</w:t>
            </w:r>
          </w:p>
        </w:tc>
      </w:tr>
      <w:tr w14:paraId="6C8FC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CAA42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813E4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4E98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27.30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1A08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1BFE79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2:26.30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11CA7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5:05.8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A9EF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11:01.0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E9FE2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6D12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1:08.27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6484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27:34:0</w:t>
            </w:r>
          </w:p>
        </w:tc>
      </w:tr>
      <w:tr w14:paraId="7995B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7E453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12C0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6519D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27.36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D5FB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1:03.5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7B158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2:26.60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E9CB0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5:06.7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ED4C2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11:02.0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7273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449E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1:08.53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30D6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27:38:0</w:t>
            </w:r>
          </w:p>
        </w:tc>
      </w:tr>
      <w:tr w14:paraId="0FC73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75154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E2EE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7456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27.42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9DC5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1:03.6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8E0CCB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2:26.90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49409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5:07.5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12B2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11:03.0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7BA1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7DE7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0034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27:42:0</w:t>
            </w:r>
          </w:p>
        </w:tc>
      </w:tr>
      <w:tr w14:paraId="16272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2DB120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9F6B0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13.15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CD40DC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27.48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138C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1:03.8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BCE12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2:27.20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CC60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5:08.3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D6B4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11:04.0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C6FC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32E55F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1:09.07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C786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27:46:0</w:t>
            </w:r>
          </w:p>
        </w:tc>
      </w:tr>
      <w:tr w14:paraId="36660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5058B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B218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13.18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5AA9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27.54</w:t>
            </w:r>
          </w:p>
        </w:tc>
        <w:tc>
          <w:tcPr>
            <w:tcW w:w="79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B01B5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1:03.9</w:t>
            </w:r>
          </w:p>
        </w:tc>
        <w:tc>
          <w:tcPr>
            <w:tcW w:w="852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52B72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2:27.50</w:t>
            </w:r>
          </w:p>
        </w:tc>
        <w:tc>
          <w:tcPr>
            <w:tcW w:w="82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6A0CB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5:09.1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172A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11:05.0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3D84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A6F78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1:09.33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02B69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27:50:0</w:t>
            </w:r>
          </w:p>
        </w:tc>
      </w:tr>
      <w:tr w14:paraId="4432C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543A1B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1992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FD59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413B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D175F3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2:27.80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769F1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5:10.0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D0D79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11:06.0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3314C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15.98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7E2D1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6FF0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27:54:0</w:t>
            </w:r>
          </w:p>
        </w:tc>
      </w:tr>
      <w:tr w14:paraId="2CD9DD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E9696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9A20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F766B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27.66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DEC3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1:04.3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F1561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2:28.10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200E2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5:10.8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60E71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11:07.0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16F7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A347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1:09.87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C478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27:58:0</w:t>
            </w:r>
          </w:p>
        </w:tc>
      </w:tr>
      <w:tr w14:paraId="0DF1A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709AA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B66F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9A88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27.72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0EEBC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1:04.4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62E5E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2:28.40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5158B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5:11.6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2F5A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11:08.0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0B91E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7F62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1:10.13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02DB2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28:02:0</w:t>
            </w:r>
          </w:p>
        </w:tc>
      </w:tr>
      <w:tr w14:paraId="73CAAF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B8E499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F613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13.30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DE7F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27.78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4A9E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1:04.6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288EF1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2:29.00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68DD1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5:12.5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E4B3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11:09.0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45EA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A0B383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1:10.40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7567F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28:06:0</w:t>
            </w:r>
          </w:p>
        </w:tc>
      </w:tr>
      <w:tr w14:paraId="40E08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061D7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35BE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13.33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614FA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27.84</w:t>
            </w:r>
          </w:p>
        </w:tc>
        <w:tc>
          <w:tcPr>
            <w:tcW w:w="79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DC6C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1:04.7</w:t>
            </w:r>
          </w:p>
        </w:tc>
        <w:tc>
          <w:tcPr>
            <w:tcW w:w="852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93AAF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2:29.40</w:t>
            </w:r>
          </w:p>
        </w:tc>
        <w:tc>
          <w:tcPr>
            <w:tcW w:w="82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88FB35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5:13.3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08B7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11:10.0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9BBE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64C8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1:10.67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1C7A2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28:10:0</w:t>
            </w:r>
          </w:p>
        </w:tc>
      </w:tr>
      <w:tr w14:paraId="0F4204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79BF4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26A5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733B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27.90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FFDED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A90E9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2:29.80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F5FDF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5:14.1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21B4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11:12.0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66FD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DFAED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1:10.93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BAAD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28:15:0</w:t>
            </w:r>
          </w:p>
        </w:tc>
      </w:tr>
      <w:tr w14:paraId="5F560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9D346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F8A1E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13.39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5F1C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27.96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C129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2CF52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2:30.20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BF4D4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5:15.0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59D6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11:14.0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4F8AD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16.24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0B3B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13C4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28:20:0</w:t>
            </w:r>
          </w:p>
        </w:tc>
      </w:tr>
      <w:tr w14:paraId="635B7B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15EA9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71D2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3002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28.02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83998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1:05.2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6AD2DF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2:30.60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D0717A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5:15.8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7A6C2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11:16.0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BBC0A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16.29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2E8E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1:11.47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D9E6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28:25:0</w:t>
            </w:r>
          </w:p>
        </w:tc>
      </w:tr>
      <w:tr w14:paraId="14011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646C66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0255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13.45</w:t>
            </w:r>
          </w:p>
        </w:tc>
        <w:tc>
          <w:tcPr>
            <w:tcW w:w="80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09B3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28.08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D225C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1:05.4</w:t>
            </w:r>
          </w:p>
        </w:tc>
        <w:tc>
          <w:tcPr>
            <w:tcW w:w="852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6BBB6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2:31.00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E797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5:16.6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AABD9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11:18.0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1360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16.34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ADBD8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1:11.73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114BB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28:30:0</w:t>
            </w:r>
          </w:p>
        </w:tc>
      </w:tr>
      <w:tr w14:paraId="364CBA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F4C6B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80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8C362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13.48</w:t>
            </w:r>
          </w:p>
        </w:tc>
        <w:tc>
          <w:tcPr>
            <w:tcW w:w="80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FB88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28.14</w:t>
            </w:r>
          </w:p>
        </w:tc>
        <w:tc>
          <w:tcPr>
            <w:tcW w:w="797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BE13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1:05.5</w:t>
            </w:r>
          </w:p>
        </w:tc>
        <w:tc>
          <w:tcPr>
            <w:tcW w:w="852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DC1F2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2:31.40</w:t>
            </w:r>
          </w:p>
        </w:tc>
        <w:tc>
          <w:tcPr>
            <w:tcW w:w="82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0AD2A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5:17.4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B6AE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11:20.0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9B2F0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16.39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A49B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1:12.00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59EFC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28:35:0</w:t>
            </w:r>
          </w:p>
        </w:tc>
      </w:tr>
      <w:tr w14:paraId="45E32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9F7A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8C26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13.51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60A79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28.21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A234D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1:05.7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3EA9C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2:31.80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DEBF1A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5:18.3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4701B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11:22.0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DF67B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3360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1:12.27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B5BD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28:40:0</w:t>
            </w:r>
          </w:p>
        </w:tc>
      </w:tr>
      <w:tr w14:paraId="27365E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EC244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D9A5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13.54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026BD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28.28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8483F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1:05.9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65F2A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2:32.20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B9DDB6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5:19.1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64F9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11:24.0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5F45A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16.49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C8B2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1:12.53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C23F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28:45:0</w:t>
            </w:r>
          </w:p>
        </w:tc>
      </w:tr>
      <w:tr w14:paraId="0537D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01DD8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7382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13.57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42B1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28.35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2D99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1:06.1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1A7EE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2:32.60</w:t>
            </w:r>
          </w:p>
        </w:tc>
        <w:tc>
          <w:tcPr>
            <w:tcW w:w="82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FF4D0E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5:19.9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1FC0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11:26.0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A55A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16689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1:12.80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9EC0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28:50:0</w:t>
            </w:r>
          </w:p>
        </w:tc>
      </w:tr>
    </w:tbl>
    <w:tbl>
      <w:tblPr>
        <w:tblStyle w:val="10"/>
        <w:tblpPr w:leftFromText="180" w:rightFromText="180" w:vertAnchor="text" w:horzAnchor="page" w:tblpX="1166" w:tblpY="66"/>
        <w:tblOverlap w:val="never"/>
        <w:tblW w:w="83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801"/>
        <w:gridCol w:w="810"/>
        <w:gridCol w:w="786"/>
        <w:gridCol w:w="880"/>
        <w:gridCol w:w="804"/>
        <w:gridCol w:w="876"/>
        <w:gridCol w:w="916"/>
        <w:gridCol w:w="916"/>
        <w:gridCol w:w="871"/>
      </w:tblGrid>
      <w:tr w14:paraId="73A02E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exact"/>
        </w:trPr>
        <w:tc>
          <w:tcPr>
            <w:tcW w:w="673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81DB23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801" w:type="dxa"/>
            <w:tcBorders>
              <w:top w:val="single" w:color="3CB4E7" w:sz="4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D417830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13.60</w:t>
            </w:r>
          </w:p>
        </w:tc>
        <w:tc>
          <w:tcPr>
            <w:tcW w:w="810" w:type="dxa"/>
            <w:tcBorders>
              <w:top w:val="single" w:color="3CB4E7" w:sz="4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248A6C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28.42</w:t>
            </w:r>
          </w:p>
        </w:tc>
        <w:tc>
          <w:tcPr>
            <w:tcW w:w="786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CBE57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1:06.2</w:t>
            </w:r>
          </w:p>
        </w:tc>
        <w:tc>
          <w:tcPr>
            <w:tcW w:w="880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E3D2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2:33.00</w:t>
            </w:r>
          </w:p>
        </w:tc>
        <w:tc>
          <w:tcPr>
            <w:tcW w:w="804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5B60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5:20.8</w:t>
            </w:r>
          </w:p>
        </w:tc>
        <w:tc>
          <w:tcPr>
            <w:tcW w:w="876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6EC5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11:28.0</w:t>
            </w:r>
          </w:p>
        </w:tc>
        <w:tc>
          <w:tcPr>
            <w:tcW w:w="916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2CF6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16.59</w:t>
            </w:r>
          </w:p>
        </w:tc>
        <w:tc>
          <w:tcPr>
            <w:tcW w:w="916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581A1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1:13.07</w:t>
            </w:r>
          </w:p>
        </w:tc>
        <w:tc>
          <w:tcPr>
            <w:tcW w:w="871" w:type="dxa"/>
            <w:tcBorders>
              <w:top w:val="single" w:color="3CB4E7" w:sz="4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8E1A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28:55:0</w:t>
            </w:r>
          </w:p>
        </w:tc>
      </w:tr>
      <w:tr w14:paraId="45E4E8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EA6352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3ED06D3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13.64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0CA821D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28.49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167A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1:06.4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1CD7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2:33.40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3CE9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5:21.6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4056A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11:30.0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DE13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16.64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CE03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1:13.33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5A63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29:00.0</w:t>
            </w:r>
          </w:p>
        </w:tc>
      </w:tr>
      <w:tr w14:paraId="05B67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238BD4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8CC23CE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13.68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76ECC5C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28.56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537D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C971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2:33.86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78F9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5:22.4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92B8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11:33.0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6EAE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42E8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1:13.60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B02C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29:06:0</w:t>
            </w:r>
          </w:p>
        </w:tc>
      </w:tr>
      <w:tr w14:paraId="5DEE3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75AA52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CE4132B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13.72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CB88B68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28.63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6062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1:06.7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3B08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2:34.32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2596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5:23.3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6D0A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11:36.0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1B8B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BE638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1:13.87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A9482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29:12:0</w:t>
            </w:r>
          </w:p>
        </w:tc>
      </w:tr>
      <w:tr w14:paraId="6BA5B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D24AD7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DFCD7FD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13.76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654E576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28.70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A1B5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49D7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2:34.78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3013B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5:24.1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EC05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11:39.0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E2DBA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16.82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B6D1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1:14.13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9284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29:18:0</w:t>
            </w:r>
          </w:p>
        </w:tc>
      </w:tr>
      <w:tr w14:paraId="26913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7B5278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4214028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13.80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4A55838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28.77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656E4F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1:07.1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0BBA1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2:35.24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7EAA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5:25.0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42BF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11:42.0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92C8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16.88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534F80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1:14.40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25ABE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29:24:0</w:t>
            </w:r>
          </w:p>
        </w:tc>
      </w:tr>
      <w:tr w14:paraId="63E4F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7E7139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DF3936D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13.84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E64C2FE">
            <w:pPr>
              <w:pStyle w:val="22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28.84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EC28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1:07.2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3ECC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2:35.70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C413A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5:25.8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06201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11:45.0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CB67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16.94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F2F9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1:14.67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26F4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29:30:0</w:t>
            </w:r>
          </w:p>
        </w:tc>
      </w:tr>
      <w:tr w14:paraId="5B5506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450227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8DEE6CD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13.88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9BB62BB">
            <w:pPr>
              <w:pStyle w:val="22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28.92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EE00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8EBA3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2:36.16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BAAB1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5:26.6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3F8A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11:48.0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68F5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17.00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5AAEE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1:14.93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74672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29:36:0</w:t>
            </w:r>
          </w:p>
        </w:tc>
      </w:tr>
      <w:tr w14:paraId="42EB04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9CD6AB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156B081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13.92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C8B9FDB">
            <w:pPr>
              <w:pStyle w:val="22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29.00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91240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1:07.6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C8A94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2:36.62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61F5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5:27.5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9EA6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11:51.0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CEA5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17.06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E1A4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1:15.20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CD63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29:42:0</w:t>
            </w:r>
          </w:p>
        </w:tc>
      </w:tr>
      <w:tr w14:paraId="46991B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32FD6E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1944024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13.96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98F2FB5">
            <w:pPr>
              <w:pStyle w:val="22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29.08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4C20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1:07.8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7B08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2:37.08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C574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5:28.3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53F2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11:54.0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19721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17.12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5A24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1:15.47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C99E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29:48:0</w:t>
            </w:r>
          </w:p>
        </w:tc>
      </w:tr>
      <w:tr w14:paraId="32DB10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exact"/>
        </w:trPr>
        <w:tc>
          <w:tcPr>
            <w:tcW w:w="67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40D3B45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801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C6F2DD9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14.00</w:t>
            </w:r>
          </w:p>
        </w:tc>
        <w:tc>
          <w:tcPr>
            <w:tcW w:w="810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7AC0E6">
            <w:pPr>
              <w:pStyle w:val="22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29.16</w:t>
            </w:r>
          </w:p>
        </w:tc>
        <w:tc>
          <w:tcPr>
            <w:tcW w:w="78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74DBF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1:08.0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7F6CB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2:37.54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3BA76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5:29.2</w:t>
            </w:r>
          </w:p>
        </w:tc>
        <w:tc>
          <w:tcPr>
            <w:tcW w:w="87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60CDA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11:57.0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8D28B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17.18</w:t>
            </w:r>
          </w:p>
        </w:tc>
        <w:tc>
          <w:tcPr>
            <w:tcW w:w="91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8EB1A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1:15.73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FEA88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29:54:0</w:t>
            </w:r>
          </w:p>
        </w:tc>
      </w:tr>
      <w:tr w14:paraId="6F92D4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2677D4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F26D093">
            <w:pPr>
              <w:pStyle w:val="22"/>
              <w:spacing w:before="128"/>
              <w:jc w:val="both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14.04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812FC4">
            <w:pPr>
              <w:pStyle w:val="22"/>
              <w:jc w:val="both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29.24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DD7A0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1:08.1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E49DE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2:38.00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13653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5:30.0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08F1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12:00.0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7224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17.24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80C1F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1:16.00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E44A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30:00.0</w:t>
            </w:r>
          </w:p>
        </w:tc>
      </w:tr>
      <w:tr w14:paraId="540B8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BE50A9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76A68A9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14.10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67A9B9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29.40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DAFA97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15964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A1AAC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ECCC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9E859E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17.34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C070A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1:16.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73B8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5752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E9AC914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9FFE3BC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14.16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163CF4B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29.56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CFDF97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ADBA02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BF78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58D8C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AD195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17.44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FF74C0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E7619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70DD7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7A9EAA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134830F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14.22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BAB024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29.72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4974E56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6C66AB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BB9C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272A5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1158FB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17.54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786C6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F0F74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5055B2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B9727B9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BAAED54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14.28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0131A51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29.88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A68895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6EAD56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F7D0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A8CE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0BE75B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17.64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4018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2015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322E3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1B27B45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C29C6E7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14.34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0DA7FE8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30.04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2ABA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.1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D8BF60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14C2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727FF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13379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17.74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D0C17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01CD4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:00.0</w:t>
            </w:r>
          </w:p>
        </w:tc>
      </w:tr>
      <w:tr w14:paraId="2A079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7911594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15FEC74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14.40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CE670BE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30.20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C000D4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6C337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DAAE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0EDD8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74914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17.84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EF3C4D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3A62C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7A23A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8864B27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779905B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14.46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5C324D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30.36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C8FE9A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319F5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990D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DEA6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83875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17.94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310D5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105A1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9DD85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4BA06B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197613C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14.52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FAC5F2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30.52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80041A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2E8AF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C986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8B34A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E3A3A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18.04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53A88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0373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7CC40F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07595E5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30C05C3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14.58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E41D9C8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30.68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EEFD27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DFF78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784531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16B48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BBB51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18.14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74B29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405A8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7926A4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0F823DC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B471FE5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14.64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2EBED3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30.84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4FEDC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.1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04844C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E417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1778F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92C4A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18.24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0E8011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78BD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6C77E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2535F5F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332D7C51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14.70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3F28A0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31.00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F832C7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52D6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8.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434D8A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D7AE9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AA4346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18.34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B7E73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BA62A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0075B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4BA362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3D6BC09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14.76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15FB522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31.16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17EE7F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3B700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04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767AB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6F1E8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346BF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18.44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D163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6020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07BD3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334025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A3F7E0A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14.82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88CF48D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31.32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92E4F5">
            <w:pPr>
              <w:pStyle w:val="22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CF59F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F5910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728AA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21198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18.54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B89907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22.76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B5E7C2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553B8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2C6985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20675B49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14.88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9580F52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31.48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3D7F6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D9874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ADD5A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DC1DA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D216F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18.64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EB012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B958C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  <w:tr w14:paraId="4BF28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673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4CC9C5E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01" w:type="dxa"/>
            <w:tcBorders>
              <w:top w:val="single" w:color="3CB4E7" w:sz="2" w:space="0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 w14:paraId="6D3928C4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15.00</w:t>
            </w:r>
          </w:p>
        </w:tc>
        <w:tc>
          <w:tcPr>
            <w:tcW w:w="810" w:type="dxa"/>
            <w:tcBorders>
              <w:top w:val="single" w:color="3CB4E7" w:sz="2" w:space="0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3A13F17">
            <w:pPr>
              <w:pStyle w:val="22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31.64</w:t>
            </w:r>
          </w:p>
        </w:tc>
        <w:tc>
          <w:tcPr>
            <w:tcW w:w="786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95E025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80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5AD3116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04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2CA61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76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5A4D3C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13:00.0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465989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18.74</w:t>
            </w:r>
          </w:p>
        </w:tc>
        <w:tc>
          <w:tcPr>
            <w:tcW w:w="916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7FF83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71" w:type="dxa"/>
            <w:tcBorders>
              <w:top w:val="single" w:color="3CB4E7" w:sz="2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EE048F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:</w:t>
            </w: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00</w:t>
            </w: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.0</w:t>
            </w:r>
          </w:p>
        </w:tc>
      </w:tr>
    </w:tbl>
    <w:p w14:paraId="707F75C8">
      <w:pPr>
        <w:rPr>
          <w:rFonts w:ascii="Times New Roman" w:hAnsi="Times New Roman" w:eastAsia="Times New Roman" w:cs="Times New Roman"/>
          <w:sz w:val="15"/>
          <w:szCs w:val="15"/>
        </w:rPr>
      </w:pPr>
    </w:p>
    <w:p w14:paraId="68441133">
      <w:pPr>
        <w:pStyle w:val="3"/>
        <w:spacing w:before="0" w:line="247" w:lineRule="exact"/>
        <w:ind w:left="0" w:leftChars="0" w:firstLine="0" w:firstLineChars="0"/>
        <w:rPr>
          <w:lang w:eastAsia="zh-CN"/>
        </w:rPr>
      </w:pPr>
      <w:r>
        <w:rPr>
          <w:rFonts w:ascii="宋体" w:hAnsi="宋体" w:eastAsia="宋体" w:cs="宋体"/>
          <w:color w:val="231F20"/>
          <w:lang w:eastAsia="zh-CN"/>
        </w:rPr>
        <w:t xml:space="preserve">* </w:t>
      </w:r>
      <w:r>
        <w:rPr>
          <w:rFonts w:hint="eastAsia" w:ascii="宋体" w:hAnsi="宋体" w:eastAsia="宋体" w:cs="宋体"/>
          <w:color w:val="231F20"/>
          <w:lang w:val="en-US" w:eastAsia="zh-CN"/>
        </w:rPr>
        <w:t>电子计时成绩在10分以下的按0分计算</w:t>
      </w:r>
      <w:r>
        <w:rPr>
          <w:rFonts w:ascii="宋体" w:hAnsi="宋体" w:eastAsia="宋体" w:cs="宋体"/>
          <w:color w:val="231F20"/>
          <w:lang w:eastAsia="zh-CN"/>
        </w:rPr>
        <w:t>。</w:t>
      </w:r>
    </w:p>
    <w:p w14:paraId="20175FC8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208A255C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3DB47CFF">
      <w:pPr>
        <w:pStyle w:val="3"/>
        <w:spacing w:before="131"/>
        <w:ind w:left="2426" w:right="2420"/>
        <w:jc w:val="center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1-7  女子径赛手计时评分表</w:t>
      </w:r>
    </w:p>
    <w:p w14:paraId="44F00825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4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389"/>
        <w:gridCol w:w="1389"/>
        <w:gridCol w:w="1344"/>
        <w:gridCol w:w="1434"/>
        <w:gridCol w:w="1389"/>
      </w:tblGrid>
      <w:tr w14:paraId="582A3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1389" w:type="dxa"/>
            <w:tcBorders>
              <w:top w:val="single" w:color="3CB4E7" w:sz="12" w:space="0"/>
              <w:left w:val="nil"/>
              <w:bottom w:val="single" w:color="3CB4E7" w:sz="4" w:space="0"/>
              <w:right w:val="single" w:color="C8E3F6" w:sz="0" w:space="0"/>
            </w:tcBorders>
            <w:shd w:val="clear" w:color="auto" w:fill="C8E3F6"/>
            <w:vAlign w:val="center"/>
          </w:tcPr>
          <w:p w14:paraId="4D4FAD8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1389" w:type="dxa"/>
            <w:tcBorders>
              <w:top w:val="single" w:color="3CB4E7" w:sz="12" w:space="0"/>
              <w:left w:val="single" w:color="C8E3F6" w:sz="0" w:space="0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41B5683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 米</w:t>
            </w:r>
          </w:p>
        </w:tc>
        <w:tc>
          <w:tcPr>
            <w:tcW w:w="138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085974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200 米</w:t>
            </w:r>
          </w:p>
        </w:tc>
        <w:tc>
          <w:tcPr>
            <w:tcW w:w="134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18E4407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</w:t>
            </w:r>
          </w:p>
        </w:tc>
        <w:tc>
          <w:tcPr>
            <w:tcW w:w="1434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502181D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100 米栏</w:t>
            </w:r>
          </w:p>
        </w:tc>
        <w:tc>
          <w:tcPr>
            <w:tcW w:w="138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C8E3F6"/>
            <w:vAlign w:val="center"/>
          </w:tcPr>
          <w:p w14:paraId="6B5DB8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400 米栏</w:t>
            </w:r>
          </w:p>
        </w:tc>
      </w:tr>
      <w:tr w14:paraId="510C3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1389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3E1853E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89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248A1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12.04</w:t>
            </w:r>
          </w:p>
        </w:tc>
        <w:tc>
          <w:tcPr>
            <w:tcW w:w="138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E3A47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25.08</w:t>
            </w:r>
          </w:p>
        </w:tc>
        <w:tc>
          <w:tcPr>
            <w:tcW w:w="134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E2DD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56.41</w:t>
            </w:r>
          </w:p>
        </w:tc>
        <w:tc>
          <w:tcPr>
            <w:tcW w:w="1434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2F56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14.04</w:t>
            </w:r>
          </w:p>
        </w:tc>
        <w:tc>
          <w:tcPr>
            <w:tcW w:w="138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3DCF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59.86</w:t>
            </w:r>
          </w:p>
        </w:tc>
      </w:tr>
      <w:tr w14:paraId="080987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50FB69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51993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1126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16C3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56.56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CE2F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031D2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1:00.06</w:t>
            </w:r>
          </w:p>
        </w:tc>
      </w:tr>
      <w:tr w14:paraId="243A5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44B872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440DB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DC479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25.12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47B5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56.71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10FC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01B1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1:00.26</w:t>
            </w:r>
          </w:p>
        </w:tc>
      </w:tr>
      <w:tr w14:paraId="296DF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7FFE72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0D4FF2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FBED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9431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56.86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A15D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1C617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1:00.46</w:t>
            </w:r>
          </w:p>
        </w:tc>
      </w:tr>
      <w:tr w14:paraId="1B080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875794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3B8D0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12.08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68D74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25.16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F930B9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57.01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665D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14.08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007EE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1:00.66</w:t>
            </w:r>
          </w:p>
        </w:tc>
      </w:tr>
      <w:tr w14:paraId="33024B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4F11B4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1389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C283C0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12.09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BB4D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25.18</w:t>
            </w:r>
          </w:p>
        </w:tc>
        <w:tc>
          <w:tcPr>
            <w:tcW w:w="134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5571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57.16</w:t>
            </w:r>
          </w:p>
        </w:tc>
        <w:tc>
          <w:tcPr>
            <w:tcW w:w="14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C9BF3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14.09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613C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1:00.86</w:t>
            </w:r>
          </w:p>
        </w:tc>
      </w:tr>
      <w:tr w14:paraId="34B92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1EF482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8E49C2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DD3E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25.24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14E9C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57.38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63A3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14.14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3DE4B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1:01.06</w:t>
            </w:r>
          </w:p>
        </w:tc>
      </w:tr>
      <w:tr w14:paraId="7A37B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99745C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1C371C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ED85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01F99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57.60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B1FA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14.19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A33C9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1:01.26</w:t>
            </w:r>
          </w:p>
        </w:tc>
      </w:tr>
      <w:tr w14:paraId="31479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F3F900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C48D1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243B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25.36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FC9CD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57.82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7F99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14.24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1F79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1:01.46</w:t>
            </w:r>
          </w:p>
        </w:tc>
      </w:tr>
      <w:tr w14:paraId="287B8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5F7F55B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CAD7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12.17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756E6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25.42</w:t>
            </w:r>
          </w:p>
        </w:tc>
        <w:tc>
          <w:tcPr>
            <w:tcW w:w="134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CEA17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58.04</w:t>
            </w:r>
          </w:p>
        </w:tc>
        <w:tc>
          <w:tcPr>
            <w:tcW w:w="1434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ACC8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14.29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C95B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1:01.66</w:t>
            </w:r>
          </w:p>
        </w:tc>
      </w:tr>
      <w:tr w14:paraId="188235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1B860E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89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7CE66E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12.19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0A17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25.48</w:t>
            </w:r>
          </w:p>
        </w:tc>
        <w:tc>
          <w:tcPr>
            <w:tcW w:w="134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EC0DB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58.27</w:t>
            </w:r>
          </w:p>
        </w:tc>
        <w:tc>
          <w:tcPr>
            <w:tcW w:w="1434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B8BB0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14.34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192B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1:01.86</w:t>
            </w:r>
          </w:p>
        </w:tc>
      </w:tr>
      <w:tr w14:paraId="7103A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43E18D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B7B66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5882E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25.55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298D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58.50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77A3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AAF8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1:02.06</w:t>
            </w:r>
          </w:p>
        </w:tc>
      </w:tr>
    </w:tbl>
    <w:tbl>
      <w:tblPr>
        <w:tblStyle w:val="10"/>
        <w:tblpPr w:leftFromText="180" w:rightFromText="180" w:vertAnchor="text" w:horzAnchor="page" w:tblpX="1182" w:tblpY="17"/>
        <w:tblOverlap w:val="never"/>
        <w:tblW w:w="83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1423"/>
        <w:gridCol w:w="1376"/>
        <w:gridCol w:w="1369"/>
        <w:gridCol w:w="1422"/>
        <w:gridCol w:w="1389"/>
      </w:tblGrid>
      <w:tr w14:paraId="7A782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135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ECFE4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1423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CBE08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12.23</w:t>
            </w:r>
          </w:p>
        </w:tc>
        <w:tc>
          <w:tcPr>
            <w:tcW w:w="1376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BE6077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25.62</w:t>
            </w:r>
          </w:p>
        </w:tc>
        <w:tc>
          <w:tcPr>
            <w:tcW w:w="136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3A35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58.73</w:t>
            </w:r>
          </w:p>
        </w:tc>
        <w:tc>
          <w:tcPr>
            <w:tcW w:w="142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C0B35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14.44</w:t>
            </w:r>
          </w:p>
        </w:tc>
        <w:tc>
          <w:tcPr>
            <w:tcW w:w="138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EEB73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1:02.26</w:t>
            </w:r>
          </w:p>
        </w:tc>
      </w:tr>
      <w:tr w14:paraId="061B3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5DC8A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03B0C6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12.25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66D090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FECD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58.96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04ED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078CE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1:02.46</w:t>
            </w:r>
          </w:p>
        </w:tc>
      </w:tr>
      <w:tr w14:paraId="30047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5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B4673A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B18F76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12.27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D30FB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25.76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20DD0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59.19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C455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14.54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42E7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1:02.66</w:t>
            </w:r>
          </w:p>
        </w:tc>
      </w:tr>
      <w:tr w14:paraId="69E5E7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5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778CD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EBF064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12.29</w:t>
            </w:r>
          </w:p>
        </w:tc>
        <w:tc>
          <w:tcPr>
            <w:tcW w:w="137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111A0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25.83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19ADE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59.42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1004A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14.59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200FC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1:02.86</w:t>
            </w:r>
          </w:p>
        </w:tc>
      </w:tr>
      <w:tr w14:paraId="496D4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143E01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55E5E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12.32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5CA3B8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25.90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988CB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59.65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5DAD8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425B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1:03.16</w:t>
            </w:r>
          </w:p>
        </w:tc>
      </w:tr>
      <w:tr w14:paraId="119AE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11E41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9D832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12.35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91367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25.97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4DC2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59.86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F12C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9515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1:03.46</w:t>
            </w:r>
          </w:p>
        </w:tc>
      </w:tr>
      <w:tr w14:paraId="5F716B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A98D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6C1EAE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12.38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1BB40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526E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1:00.16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92DBF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14.74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1713F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1:03.76</w:t>
            </w:r>
          </w:p>
        </w:tc>
      </w:tr>
      <w:tr w14:paraId="7B2B66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5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B2B9A1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164B42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12.41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9BEAE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26.12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ACB25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1:00.36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E4B75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14.80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2B92A7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1:04.06</w:t>
            </w:r>
          </w:p>
        </w:tc>
      </w:tr>
      <w:tr w14:paraId="02671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5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9241C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8875BD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12.44</w:t>
            </w:r>
          </w:p>
        </w:tc>
        <w:tc>
          <w:tcPr>
            <w:tcW w:w="137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1028C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26.20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88534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1:00.56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57E31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14.86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F86A9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1:04.36</w:t>
            </w:r>
          </w:p>
        </w:tc>
      </w:tr>
      <w:tr w14:paraId="337CD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B1D3A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70AF2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12.47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8B8455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15BA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1:00.86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A46E7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D4C0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1:04.66</w:t>
            </w:r>
          </w:p>
        </w:tc>
      </w:tr>
      <w:tr w14:paraId="77B66D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36B61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694650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12.50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C3B633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C377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1:01.06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4C8B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3C62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1:05.01</w:t>
            </w:r>
          </w:p>
        </w:tc>
      </w:tr>
      <w:tr w14:paraId="073AC8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83A3C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DA424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12.53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67013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1113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1:01.36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5F20D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15.04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9708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1:05.36</w:t>
            </w:r>
          </w:p>
        </w:tc>
      </w:tr>
      <w:tr w14:paraId="665C6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5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CE21A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35674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12.56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6D57B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26.52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E261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1:01.56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635A3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15.10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60257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1:05.56</w:t>
            </w:r>
          </w:p>
        </w:tc>
      </w:tr>
      <w:tr w14:paraId="4AE60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5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EFF15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942EAA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12.60</w:t>
            </w:r>
          </w:p>
        </w:tc>
        <w:tc>
          <w:tcPr>
            <w:tcW w:w="137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4D4DBA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26.60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4484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1:01.76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C03EE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15.16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ADEF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1:05.71</w:t>
            </w:r>
          </w:p>
        </w:tc>
      </w:tr>
      <w:tr w14:paraId="4122B4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23378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6B86E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12.64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64419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84B41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1:02.06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CD50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C098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1:05.96</w:t>
            </w:r>
          </w:p>
        </w:tc>
      </w:tr>
      <w:tr w14:paraId="5B300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3710C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9D36E8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12.68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4D10B8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632A8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4978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BFEB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1:06.21</w:t>
            </w:r>
          </w:p>
        </w:tc>
      </w:tr>
      <w:tr w14:paraId="75BAA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101D6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231A1D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12.72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1FC61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F81DC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1:02.56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8060E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4AA8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1:06.51</w:t>
            </w:r>
          </w:p>
        </w:tc>
      </w:tr>
      <w:tr w14:paraId="2EFA3C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5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8E271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1042A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12.76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BBB3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26.92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F66FD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1:02.76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0253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15.43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F0D4C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1:06.76</w:t>
            </w:r>
          </w:p>
        </w:tc>
      </w:tr>
      <w:tr w14:paraId="30B893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5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1EEBD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6A0083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12.80</w:t>
            </w:r>
          </w:p>
        </w:tc>
        <w:tc>
          <w:tcPr>
            <w:tcW w:w="137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881A1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27.00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71E3E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1:03.00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21BA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15.50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1929F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1:07.00</w:t>
            </w:r>
          </w:p>
        </w:tc>
      </w:tr>
      <w:tr w14:paraId="1C2CE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1C533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ED132C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12.82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EE5F4D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27.06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E860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13A9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19312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1:07.27</w:t>
            </w:r>
          </w:p>
        </w:tc>
      </w:tr>
      <w:tr w14:paraId="59F7D6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E77CD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7F10F9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12.85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BC477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474C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C05E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EEA6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1:07.53</w:t>
            </w:r>
          </w:p>
        </w:tc>
      </w:tr>
      <w:tr w14:paraId="44E16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85B42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619530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12.88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BE1EEC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27.18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826ED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F639C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2A97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1:07.80</w:t>
            </w:r>
          </w:p>
        </w:tc>
      </w:tr>
      <w:tr w14:paraId="1F8C8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5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A72EF7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2C99D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12.91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89D27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27.24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AA63C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1:03.67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F7386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15.66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9E158B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1:08.07</w:t>
            </w:r>
          </w:p>
        </w:tc>
      </w:tr>
      <w:tr w14:paraId="428A76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5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AC516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94ED9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12.94</w:t>
            </w:r>
          </w:p>
        </w:tc>
        <w:tc>
          <w:tcPr>
            <w:tcW w:w="137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BB72C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27.30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D9DDD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1:03.83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CCA7C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15.70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77645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1:08.33</w:t>
            </w:r>
          </w:p>
        </w:tc>
      </w:tr>
      <w:tr w14:paraId="5F7A84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8170D0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0F0FB9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12.97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8723F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0814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3819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6EBE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1:08.60</w:t>
            </w:r>
          </w:p>
        </w:tc>
      </w:tr>
      <w:tr w14:paraId="2A387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9707B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50A3C7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13.00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CF464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27.42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9417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7E31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7CC19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1:08.87</w:t>
            </w:r>
          </w:p>
        </w:tc>
      </w:tr>
      <w:tr w14:paraId="26E8C1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40653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86B9C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13.03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E68B6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E759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0B9A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8F53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1:09.13</w:t>
            </w:r>
          </w:p>
        </w:tc>
      </w:tr>
      <w:tr w14:paraId="13EDBD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5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A166E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4DFB66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13.06</w:t>
            </w:r>
          </w:p>
        </w:tc>
        <w:tc>
          <w:tcPr>
            <w:tcW w:w="1376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A46BD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27.54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ED60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1:04.50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6DC3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15.86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24BB8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1:09.40</w:t>
            </w:r>
          </w:p>
        </w:tc>
      </w:tr>
      <w:tr w14:paraId="068BF5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5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22A40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423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635A9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13.09</w:t>
            </w:r>
          </w:p>
        </w:tc>
        <w:tc>
          <w:tcPr>
            <w:tcW w:w="1376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75C37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27.60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B107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1:04.67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B1DF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15.90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B146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1:09.67</w:t>
            </w:r>
          </w:p>
        </w:tc>
      </w:tr>
    </w:tbl>
    <w:tbl>
      <w:tblPr>
        <w:tblStyle w:val="10"/>
        <w:tblpPr w:leftFromText="180" w:rightFromText="180" w:vertAnchor="text" w:horzAnchor="page" w:tblpX="1209" w:tblpY="53"/>
        <w:tblOverlap w:val="never"/>
        <w:tblW w:w="833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1389"/>
        <w:gridCol w:w="1376"/>
        <w:gridCol w:w="1369"/>
        <w:gridCol w:w="1422"/>
        <w:gridCol w:w="1389"/>
      </w:tblGrid>
      <w:tr w14:paraId="567F4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1389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53F23AE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    59</w:t>
            </w:r>
          </w:p>
        </w:tc>
        <w:tc>
          <w:tcPr>
            <w:tcW w:w="1389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72113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13.12</w:t>
            </w:r>
          </w:p>
        </w:tc>
        <w:tc>
          <w:tcPr>
            <w:tcW w:w="137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8D53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27.66</w:t>
            </w:r>
          </w:p>
        </w:tc>
        <w:tc>
          <w:tcPr>
            <w:tcW w:w="136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F22C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1:04.83</w:t>
            </w:r>
          </w:p>
        </w:tc>
        <w:tc>
          <w:tcPr>
            <w:tcW w:w="142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1DF4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15.95</w:t>
            </w:r>
          </w:p>
        </w:tc>
        <w:tc>
          <w:tcPr>
            <w:tcW w:w="138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7DDBC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1:09.93</w:t>
            </w:r>
          </w:p>
        </w:tc>
      </w:tr>
      <w:tr w14:paraId="12F29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091156D">
            <w:pPr>
              <w:pStyle w:val="22"/>
              <w:spacing w:before="128"/>
              <w:ind w:left="0" w:leftChars="-3" w:hanging="7" w:hangingChars="4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    58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8BFD6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9D05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EB74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1D44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AA4B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1:10.20</w:t>
            </w:r>
          </w:p>
        </w:tc>
      </w:tr>
      <w:tr w14:paraId="67540B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CB0E96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AED98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DA07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A782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1:05.17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8CB2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16.05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75442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1:10.47</w:t>
            </w:r>
          </w:p>
        </w:tc>
      </w:tr>
      <w:tr w14:paraId="42CC97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6E3CD21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46792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13.21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7CF2E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27.84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1C803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1:05.33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3CB682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16.10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59D84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1:10.73</w:t>
            </w:r>
          </w:p>
        </w:tc>
      </w:tr>
      <w:tr w14:paraId="4F951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0AF33A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1389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869D4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13.24</w:t>
            </w:r>
          </w:p>
        </w:tc>
        <w:tc>
          <w:tcPr>
            <w:tcW w:w="137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4CCA0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27.90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4B46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1:05.50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1324F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16.15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9960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1:11.00</w:t>
            </w:r>
          </w:p>
        </w:tc>
      </w:tr>
      <w:tr w14:paraId="464B3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AA39F8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3F885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13.27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D0A9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27.97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F4FF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E3F4C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16.20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D1C4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1:11.27</w:t>
            </w:r>
          </w:p>
        </w:tc>
      </w:tr>
      <w:tr w14:paraId="0799B2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3E6BF1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B3DFC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616B8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05DE3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1:05.83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298A7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16.25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2870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1:11.53</w:t>
            </w:r>
          </w:p>
        </w:tc>
      </w:tr>
      <w:tr w14:paraId="333321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318863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8C9C9A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1449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28.11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6686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0519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A180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1:11.80</w:t>
            </w:r>
          </w:p>
        </w:tc>
      </w:tr>
      <w:tr w14:paraId="30E75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7EB9625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2EDA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13.36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0EE84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28.18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38C9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1:06.17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B26CCC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16.35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8619A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1:12.07</w:t>
            </w:r>
          </w:p>
        </w:tc>
      </w:tr>
      <w:tr w14:paraId="58A1C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646C99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389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4500D4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13.40</w:t>
            </w:r>
          </w:p>
        </w:tc>
        <w:tc>
          <w:tcPr>
            <w:tcW w:w="137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97865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28.25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43CE7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1:06.33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D766F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16.40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41C1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1:12.33</w:t>
            </w:r>
          </w:p>
        </w:tc>
      </w:tr>
      <w:tr w14:paraId="0177D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FAC527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C81F2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F085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F1DA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E5DB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16.46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7D7D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1:12.60</w:t>
            </w:r>
          </w:p>
        </w:tc>
      </w:tr>
      <w:tr w14:paraId="5D52BF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9AAAB6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14E6C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D299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28.39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3697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B51C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EF0E1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1:12.87</w:t>
            </w:r>
          </w:p>
        </w:tc>
      </w:tr>
      <w:tr w14:paraId="67BC0C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90BF89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0810FD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13.52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C5E9B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28.46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652E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1:06.83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146A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16.58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ADDEC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1:13.13</w:t>
            </w:r>
          </w:p>
        </w:tc>
      </w:tr>
      <w:tr w14:paraId="2710C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single" w:color="D9EBF9" w:sz="0" w:space="0"/>
            </w:tcBorders>
            <w:shd w:val="clear" w:color="auto" w:fill="D9EBF9"/>
            <w:vAlign w:val="center"/>
          </w:tcPr>
          <w:p w14:paraId="02F9F51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30D1E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13.56</w:t>
            </w:r>
          </w:p>
        </w:tc>
        <w:tc>
          <w:tcPr>
            <w:tcW w:w="137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B456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28.53</w:t>
            </w:r>
          </w:p>
        </w:tc>
        <w:tc>
          <w:tcPr>
            <w:tcW w:w="136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22F8E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1:07.00</w:t>
            </w:r>
          </w:p>
        </w:tc>
        <w:tc>
          <w:tcPr>
            <w:tcW w:w="14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859479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16.64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952930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1:13.40</w:t>
            </w:r>
          </w:p>
        </w:tc>
      </w:tr>
      <w:tr w14:paraId="46609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F605A7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389" w:type="dxa"/>
            <w:tcBorders>
              <w:top w:val="single" w:color="3CB4E7" w:sz="2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CDC53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13.60</w:t>
            </w:r>
          </w:p>
        </w:tc>
        <w:tc>
          <w:tcPr>
            <w:tcW w:w="137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6E58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28.60</w:t>
            </w:r>
          </w:p>
        </w:tc>
        <w:tc>
          <w:tcPr>
            <w:tcW w:w="136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CE88F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1:07.17</w:t>
            </w:r>
          </w:p>
        </w:tc>
        <w:tc>
          <w:tcPr>
            <w:tcW w:w="14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E7CE3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16.70</w:t>
            </w:r>
          </w:p>
        </w:tc>
        <w:tc>
          <w:tcPr>
            <w:tcW w:w="1389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945E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1:13.67</w:t>
            </w:r>
          </w:p>
        </w:tc>
      </w:tr>
      <w:tr w14:paraId="39DDE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7016EC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9F293F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CF67E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C9543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1:07.33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410E0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16.76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DE031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1:13.93</w:t>
            </w:r>
          </w:p>
        </w:tc>
      </w:tr>
      <w:tr w14:paraId="4ABF1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D102C2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ECBA20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13.68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ABF69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28.76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28691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1:07.50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090C1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16.82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DE22A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1:14.20</w:t>
            </w:r>
          </w:p>
        </w:tc>
      </w:tr>
      <w:tr w14:paraId="598D9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2FB701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ACC813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4B1D7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C1F55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1:07.67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A2749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16.88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0D75B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1:14.47</w:t>
            </w:r>
          </w:p>
        </w:tc>
      </w:tr>
      <w:tr w14:paraId="709A87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6B1932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0ACA26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13.76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3F2A8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B77BC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1:07.83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51ED8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16.94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53B5B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1:14.73</w:t>
            </w:r>
          </w:p>
        </w:tc>
      </w:tr>
      <w:tr w14:paraId="15AE26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F7B5A8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D14477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D1437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D4AB9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8FDC7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C85A4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1:15.00</w:t>
            </w:r>
          </w:p>
        </w:tc>
      </w:tr>
      <w:tr w14:paraId="0F47A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542EF3A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39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897763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C6006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29.08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8EFC8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1:08.15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2E607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17.06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D7C2D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1:15.30</w:t>
            </w:r>
          </w:p>
        </w:tc>
      </w:tr>
      <w:tr w14:paraId="6C3DC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1E204E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069457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13.88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3AD7E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29.16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972CD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1:08.30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E5E13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17.12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5215C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1:15.60</w:t>
            </w:r>
          </w:p>
        </w:tc>
      </w:tr>
      <w:tr w14:paraId="52984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6F632D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3738F2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FDA0C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2F4AB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1:08.45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3FB86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17.18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C6376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1:15.90</w:t>
            </w:r>
          </w:p>
        </w:tc>
      </w:tr>
      <w:tr w14:paraId="24E49F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976A2D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4F9B6A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13.96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13A73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29.32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5F514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1:08.60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5EB4E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17.24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8532E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1:16.20</w:t>
            </w:r>
          </w:p>
        </w:tc>
      </w:tr>
      <w:tr w14:paraId="0663A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6120F6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752FF59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B137D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53565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1:08.75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A938A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17.30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08595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1:16.50</w:t>
            </w:r>
          </w:p>
        </w:tc>
      </w:tr>
      <w:tr w14:paraId="26F71A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7BAD90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223470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B8F1E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D591C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1:08.90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FD9B0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17.36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B1F66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1:16.80</w:t>
            </w:r>
          </w:p>
        </w:tc>
      </w:tr>
      <w:tr w14:paraId="5D7C7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9F74B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A78892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3AE31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29.56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BBC1A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1:09.05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AA84D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17.42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5B3F5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1:17.10</w:t>
            </w:r>
          </w:p>
        </w:tc>
      </w:tr>
      <w:tr w14:paraId="4C8F1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7BFB6B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4B8A32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14.12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34DCC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EBDCE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1:09.20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E844D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17.48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12792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1:17.40</w:t>
            </w:r>
          </w:p>
        </w:tc>
      </w:tr>
      <w:tr w14:paraId="114C6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38E1B8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1FCE9BD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00664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29.84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3A9CC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1:09.50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7366F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17.58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7018D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1:18.00</w:t>
            </w:r>
          </w:p>
        </w:tc>
      </w:tr>
      <w:tr w14:paraId="22BF58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A3CAEB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3DE0B6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14.28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B5E1A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30.04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ED9B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1:09.80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FF466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17.68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B0A03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1:18.60</w:t>
            </w:r>
          </w:p>
        </w:tc>
      </w:tr>
      <w:tr w14:paraId="5EAA57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C75952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E23741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14.36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491A0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30.24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0039C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1:10.10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36298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17.78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17DB6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1:19.20</w:t>
            </w:r>
          </w:p>
        </w:tc>
      </w:tr>
      <w:tr w14:paraId="78FC3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BBB344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B924C9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14.74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8ADB1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52AC6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1:11.00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874C4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18.28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BAF1FC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1:19.90</w:t>
            </w:r>
          </w:p>
        </w:tc>
      </w:tr>
      <w:tr w14:paraId="793AB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1AD2B5F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940706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15.64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CB11D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B6217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1:12.00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1433E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19.00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C8E95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1:20.90</w:t>
            </w:r>
          </w:p>
        </w:tc>
      </w:tr>
      <w:tr w14:paraId="6C49B4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6FB6FC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6C3CE7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15.69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DDDA4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B81FA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1:12.18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1E536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19.07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F6802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1:21.20</w:t>
            </w:r>
          </w:p>
        </w:tc>
      </w:tr>
      <w:tr w14:paraId="66C87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4103B9E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02B351A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15.79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D8D68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31.94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CBC75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1:12.54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50365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19.21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1B1C9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1:21.80</w:t>
            </w:r>
          </w:p>
        </w:tc>
      </w:tr>
      <w:tr w14:paraId="7E4932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38E7A7F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5BEAF8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15.89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0A682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A8E00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1:12.90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46784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19.35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B7C7B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1:22.40</w:t>
            </w:r>
          </w:p>
        </w:tc>
      </w:tr>
      <w:tr w14:paraId="278F9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424BC2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2CD2B0C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15.99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97151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349E1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1:13.26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839C5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19.49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AE4CA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1:23.00</w:t>
            </w:r>
          </w:p>
        </w:tc>
      </w:tr>
      <w:tr w14:paraId="51C42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20265B7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62E52C6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16.09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1DD7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32.54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8E008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1:13.62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F2931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19.63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36B43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1:23.60</w:t>
            </w:r>
          </w:p>
        </w:tc>
      </w:tr>
      <w:tr w14:paraId="30FC8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F5CBB7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C83479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16.19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95FE1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32.74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9E6BF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1:13.98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27BF5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19.77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294C1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1:24.20</w:t>
            </w:r>
          </w:p>
        </w:tc>
      </w:tr>
      <w:tr w14:paraId="551CD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0AE9F15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37730CEE">
            <w:pPr>
              <w:pStyle w:val="22"/>
              <w:spacing w:before="128"/>
              <w:ind w:firstLine="360" w:firstLineChars="2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16.29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FB649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32.94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98CBE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1:14.34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BEAF6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19.91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C444D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1:24.80</w:t>
            </w:r>
          </w:p>
        </w:tc>
      </w:tr>
      <w:tr w14:paraId="0F11E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608790B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8A071AB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   16.39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F6162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4EA1D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1:14.70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C494C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20.05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27D59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1:25.40</w:t>
            </w:r>
          </w:p>
        </w:tc>
      </w:tr>
      <w:tr w14:paraId="47E95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1389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 w14:paraId="74BBE6B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89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 w14:paraId="58B284BF">
            <w:pPr>
              <w:pStyle w:val="22"/>
              <w:spacing w:before="128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 xml:space="preserve">    16.49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34B06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33.34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72D35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1:15.06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8C18D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20.19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F0FC26">
            <w:pPr>
              <w:pStyle w:val="22"/>
              <w:spacing w:before="128"/>
              <w:ind w:left="0" w:leftChars="-3" w:hanging="7" w:hangingChars="4"/>
              <w:jc w:val="center"/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1:26.00</w:t>
            </w:r>
          </w:p>
        </w:tc>
      </w:tr>
    </w:tbl>
    <w:p w14:paraId="2B620E80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2F67AF4D">
      <w:pPr>
        <w:spacing w:before="5"/>
        <w:rPr>
          <w:rFonts w:ascii="Times New Roman" w:hAnsi="Times New Roman" w:eastAsia="Times New Roman" w:cs="Times New Roman"/>
          <w:sz w:val="15"/>
          <w:szCs w:val="15"/>
        </w:rPr>
      </w:pPr>
    </w:p>
    <w:p w14:paraId="313A3105">
      <w:pPr>
        <w:pStyle w:val="3"/>
        <w:spacing w:before="0" w:line="247" w:lineRule="exact"/>
        <w:ind w:left="0" w:leftChars="0" w:firstLine="400" w:firstLineChars="20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宋体" w:hAnsi="宋体" w:eastAsia="宋体" w:cs="宋体"/>
          <w:color w:val="231F20"/>
          <w:lang w:eastAsia="zh-CN"/>
        </w:rPr>
        <w:t xml:space="preserve">* </w:t>
      </w:r>
      <w:r>
        <w:rPr>
          <w:rFonts w:hint="eastAsia" w:ascii="宋体" w:hAnsi="宋体" w:eastAsia="宋体" w:cs="宋体"/>
          <w:color w:val="231F20"/>
          <w:lang w:val="en-US" w:eastAsia="zh-CN"/>
        </w:rPr>
        <w:t>手计时成绩在10分以下的按0分计算</w:t>
      </w:r>
      <w:r>
        <w:rPr>
          <w:rFonts w:ascii="宋体" w:hAnsi="宋体" w:eastAsia="宋体" w:cs="宋体"/>
          <w:color w:val="231F20"/>
          <w:lang w:eastAsia="zh-CN"/>
        </w:rPr>
        <w:t>。</w:t>
      </w:r>
    </w:p>
    <w:p w14:paraId="33A2FA6E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4F69B435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66FFCB9D">
      <w:pPr>
        <w:pStyle w:val="3"/>
        <w:spacing w:before="131"/>
        <w:ind w:left="2646"/>
        <w:rPr>
          <w:rFonts w:ascii="方正宋三简体" w:hAnsi="方正宋三简体" w:eastAsia="方正宋三简体" w:cs="方正宋三简体"/>
          <w:lang w:eastAsia="zh-CN"/>
        </w:rPr>
      </w:pPr>
      <w:r>
        <w:rPr>
          <w:rFonts w:ascii="方正宋三简体" w:hAnsi="方正宋三简体" w:eastAsia="方正宋三简体" w:cs="方正宋三简体"/>
          <w:color w:val="231F20"/>
          <w:lang w:eastAsia="zh-CN"/>
        </w:rPr>
        <w:t>表 1-8  女子田赛评分表（单位：米）</w:t>
      </w:r>
    </w:p>
    <w:p w14:paraId="398FC93B">
      <w:pPr>
        <w:spacing w:before="2"/>
        <w:rPr>
          <w:rFonts w:ascii="方正宋三简体" w:hAnsi="方正宋三简体" w:eastAsia="方正宋三简体" w:cs="方正宋三简体"/>
          <w:sz w:val="3"/>
          <w:szCs w:val="3"/>
          <w:lang w:eastAsia="zh-CN"/>
        </w:rPr>
      </w:pPr>
    </w:p>
    <w:tbl>
      <w:tblPr>
        <w:tblStyle w:val="10"/>
        <w:tblW w:w="8332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3"/>
        <w:gridCol w:w="833"/>
        <w:gridCol w:w="822"/>
        <w:gridCol w:w="845"/>
        <w:gridCol w:w="833"/>
        <w:gridCol w:w="833"/>
        <w:gridCol w:w="833"/>
        <w:gridCol w:w="811"/>
        <w:gridCol w:w="856"/>
      </w:tblGrid>
      <w:tr w14:paraId="5AC75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8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1E6362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分值</w:t>
            </w:r>
          </w:p>
        </w:tc>
        <w:tc>
          <w:tcPr>
            <w:tcW w:w="8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553115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跳高</w:t>
            </w:r>
          </w:p>
        </w:tc>
        <w:tc>
          <w:tcPr>
            <w:tcW w:w="8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989BB2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撑竿</w:t>
            </w:r>
          </w:p>
          <w:p w14:paraId="4EC07B9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跳高</w:t>
            </w:r>
          </w:p>
        </w:tc>
        <w:tc>
          <w:tcPr>
            <w:tcW w:w="82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081C06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跳远</w:t>
            </w:r>
          </w:p>
        </w:tc>
        <w:tc>
          <w:tcPr>
            <w:tcW w:w="84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A33A7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三级</w:t>
            </w:r>
          </w:p>
          <w:p w14:paraId="5C8BA9D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跳远</w:t>
            </w:r>
          </w:p>
        </w:tc>
        <w:tc>
          <w:tcPr>
            <w:tcW w:w="8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010093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铅球</w:t>
            </w:r>
          </w:p>
        </w:tc>
        <w:tc>
          <w:tcPr>
            <w:tcW w:w="8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740D73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铁饼</w:t>
            </w:r>
          </w:p>
        </w:tc>
        <w:tc>
          <w:tcPr>
            <w:tcW w:w="8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3AC6542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标枪</w:t>
            </w:r>
          </w:p>
        </w:tc>
        <w:tc>
          <w:tcPr>
            <w:tcW w:w="81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627794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链球</w:t>
            </w:r>
          </w:p>
        </w:tc>
        <w:tc>
          <w:tcPr>
            <w:tcW w:w="856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 w14:paraId="43EC13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b/>
                <w:bCs/>
                <w:color w:val="231F20"/>
                <w:sz w:val="18"/>
                <w:szCs w:val="18"/>
              </w:rPr>
              <w:t>全能 *</w:t>
            </w:r>
          </w:p>
        </w:tc>
      </w:tr>
      <w:tr w14:paraId="23D55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</w:trPr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C0DB62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F1E3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1.80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1FE4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3.65</w:t>
            </w:r>
          </w:p>
        </w:tc>
        <w:tc>
          <w:tcPr>
            <w:tcW w:w="82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F0DF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5.95</w:t>
            </w:r>
          </w:p>
        </w:tc>
        <w:tc>
          <w:tcPr>
            <w:tcW w:w="84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DB9E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12.75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85216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15.80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F04D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53.00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E1340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53.50</w:t>
            </w:r>
          </w:p>
        </w:tc>
        <w:tc>
          <w:tcPr>
            <w:tcW w:w="81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E112D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55.00</w:t>
            </w:r>
          </w:p>
        </w:tc>
        <w:tc>
          <w:tcPr>
            <w:tcW w:w="85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E4E4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2915</w:t>
            </w:r>
          </w:p>
        </w:tc>
      </w:tr>
      <w:tr w14:paraId="65BC14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2AA45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715E4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8D9F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3.64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025A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5.93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65E6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C8D8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15.70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3684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52.60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C051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53.20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5ED73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1CEAC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2910</w:t>
            </w:r>
          </w:p>
        </w:tc>
      </w:tr>
      <w:tr w14:paraId="40B15F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FB20B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C3CD9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4586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3.63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C7A3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5.91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89DF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2B36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15.60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9EB6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52.20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A28A8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B65AE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54.20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86C5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2905</w:t>
            </w:r>
          </w:p>
        </w:tc>
      </w:tr>
      <w:tr w14:paraId="7E9F5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169AF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4D71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3DED9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3.62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81B5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5.89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966C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B4ED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15.50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141B6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ABA4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52.60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5E27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53.80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A1A9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2900</w:t>
            </w:r>
          </w:p>
        </w:tc>
      </w:tr>
    </w:tbl>
    <w:tbl>
      <w:tblPr>
        <w:tblStyle w:val="10"/>
        <w:tblpPr w:leftFromText="180" w:rightFromText="180" w:vertAnchor="text" w:horzAnchor="page" w:tblpX="1182" w:tblpY="53"/>
        <w:tblOverlap w:val="never"/>
        <w:tblW w:w="83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3"/>
        <w:gridCol w:w="833"/>
        <w:gridCol w:w="822"/>
        <w:gridCol w:w="845"/>
        <w:gridCol w:w="833"/>
        <w:gridCol w:w="833"/>
        <w:gridCol w:w="833"/>
        <w:gridCol w:w="811"/>
        <w:gridCol w:w="856"/>
      </w:tblGrid>
      <w:tr w14:paraId="3B1161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09754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F35B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1.76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0810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3.61</w:t>
            </w:r>
          </w:p>
        </w:tc>
        <w:tc>
          <w:tcPr>
            <w:tcW w:w="82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CC99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5.87</w:t>
            </w:r>
          </w:p>
        </w:tc>
        <w:tc>
          <w:tcPr>
            <w:tcW w:w="84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B0AE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12.55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0245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15.40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F4A8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51.40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5D1D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52.30</w:t>
            </w:r>
          </w:p>
        </w:tc>
        <w:tc>
          <w:tcPr>
            <w:tcW w:w="81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AB3E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53.40</w:t>
            </w:r>
          </w:p>
        </w:tc>
        <w:tc>
          <w:tcPr>
            <w:tcW w:w="85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51369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2895</w:t>
            </w:r>
          </w:p>
        </w:tc>
      </w:tr>
      <w:tr w14:paraId="74FA01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74E57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0178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5321E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3.60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760C2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5.85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BC42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7599D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15.30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4FDF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221CB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C03C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53.00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B325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2890</w:t>
            </w:r>
          </w:p>
        </w:tc>
      </w:tr>
      <w:tr w14:paraId="774CD2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FA22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A544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F382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3.59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8CAAC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5.83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45B7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5512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15.20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7C361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50.53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50BC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51.45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E5C0D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52.49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9249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2870</w:t>
            </w:r>
          </w:p>
        </w:tc>
      </w:tr>
      <w:tr w14:paraId="6F8EDF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68761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B8BC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A1F6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3.58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B4C85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5.81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CF9A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23F4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15.10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AECA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50.06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39ED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50.90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859A0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51.98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F0877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2850</w:t>
            </w:r>
          </w:p>
        </w:tc>
      </w:tr>
      <w:tr w14:paraId="48F93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36CBA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75A0F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5E708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3.57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5215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5.79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8ED0E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F163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15.00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4AF8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49.59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AF66D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50.35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8A6A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51.47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FBF0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2830</w:t>
            </w:r>
          </w:p>
        </w:tc>
      </w:tr>
      <w:tr w14:paraId="52FA3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A96D1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AD81B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A3150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3.55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8A4A0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5.77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7139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12.30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189C3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14.90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6DDD23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49.12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581799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49.80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291CD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50.96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52F9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2810</w:t>
            </w:r>
          </w:p>
        </w:tc>
      </w:tr>
      <w:tr w14:paraId="07904F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1B5A2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527FD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1.71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9D1D9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3.53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525C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5.75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F578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AD14C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14.80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CBA5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48.65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577D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49.25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B8102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50.45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5B68C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2790</w:t>
            </w:r>
          </w:p>
        </w:tc>
      </w:tr>
      <w:tr w14:paraId="77A075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911FB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788C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1.70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7216D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3.51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31A28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5.73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E6F6D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EBA1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14.69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1936E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48.18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A0B2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48.70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11C1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B28E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2770</w:t>
            </w:r>
          </w:p>
        </w:tc>
      </w:tr>
      <w:tr w14:paraId="0A960F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AC3A9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D3EE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03B24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2B5FE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5.71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7D00A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45752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14.58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190DB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47.71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94D91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48.15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E249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49.43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0174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2750</w:t>
            </w:r>
          </w:p>
        </w:tc>
      </w:tr>
      <w:tr w14:paraId="74AA3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FC6D0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01AC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F3A38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3.47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400A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5.69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5807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EF2E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14.47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E8D53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47.24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8D4B8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47.60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223F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48.92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35FD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2730</w:t>
            </w:r>
          </w:p>
        </w:tc>
      </w:tr>
      <w:tr w14:paraId="4BF2F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DD2FF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824B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1.68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24B30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3.45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0A74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5.67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AF5A3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179B6D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14.36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44C03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46.76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5CE3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47.04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D18E0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48.40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13A2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2710</w:t>
            </w:r>
          </w:p>
        </w:tc>
      </w:tr>
      <w:tr w14:paraId="21114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24C13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50734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1128E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3.43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85193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5.65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625A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11.98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F363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14.25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CADF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46.28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FF3D2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46.48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AE59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47.88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9215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2690</w:t>
            </w:r>
          </w:p>
        </w:tc>
      </w:tr>
      <w:tr w14:paraId="2A90B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2D79ED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EADEF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7639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3.41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BB3C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5.63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F856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DCAF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14.14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A315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9EC9A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45.92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6ACE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47.36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B852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2670</w:t>
            </w:r>
          </w:p>
        </w:tc>
      </w:tr>
      <w:tr w14:paraId="673DB7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E9243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061AD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B7E8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3.39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2CC5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5.61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39AF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23ED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14.03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B133B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45.32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3DDB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45.36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6A83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46.84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1DAE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2650</w:t>
            </w:r>
          </w:p>
        </w:tc>
      </w:tr>
      <w:tr w14:paraId="02DA9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9FDD7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50C7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2E2B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3.36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D7CC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5.59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4D8D0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FC34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B0A5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44.84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7BDACA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44.80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482EC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46.32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9221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2630</w:t>
            </w:r>
          </w:p>
        </w:tc>
      </w:tr>
      <w:tr w14:paraId="766A5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F30C73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12AF27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1.65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003AA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3.33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DE8AFA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5.56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A88FE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C6D20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13.81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CCF6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44.36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4D3E36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44.24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0E53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45.80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633838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2610</w:t>
            </w:r>
          </w:p>
        </w:tc>
      </w:tr>
      <w:tr w14:paraId="0B51FF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BE22E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BEA2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1.64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334B2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3.30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233B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5.53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BE5DC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11.68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A743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13.70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44C1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43.88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DD10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43.68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647EF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45.28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6ABAC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2590</w:t>
            </w:r>
          </w:p>
        </w:tc>
      </w:tr>
      <w:tr w14:paraId="0C961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EC8AD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7C1B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D6E6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3.27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0E2E9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5.50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19CD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F7FD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13.58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3D97F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43.40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D6C8B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43.12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C623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44.76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C9D8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2570</w:t>
            </w:r>
          </w:p>
        </w:tc>
      </w:tr>
      <w:tr w14:paraId="205CEF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7857F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940AA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70D7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3.24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5CC9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5.47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67CCF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E5A3A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13.46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BFAB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ED26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42.56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7922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44.24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7A16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2550</w:t>
            </w:r>
          </w:p>
        </w:tc>
      </w:tr>
      <w:tr w14:paraId="4A5CBC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320784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8235D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ED074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3.21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3D693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5.44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555F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9E1CA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13.34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2F53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42.43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E850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41.99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BFF1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43.71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766C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2530</w:t>
            </w:r>
          </w:p>
        </w:tc>
      </w:tr>
      <w:tr w14:paraId="7DD363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714C05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5D179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4EBC6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3.18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0CB5CA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5.41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CB2CB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626DDC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13.22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6E52F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41.94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3CE8D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41.42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7339C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43.18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8168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2505</w:t>
            </w:r>
          </w:p>
        </w:tc>
      </w:tr>
      <w:tr w14:paraId="6586E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0405C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A5BF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1.60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C7C4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3.15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BE82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5.38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E3294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4FCE5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13.10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389E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41.45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24FF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40.85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C7880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42.65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7876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2480</w:t>
            </w:r>
          </w:p>
        </w:tc>
      </w:tr>
      <w:tr w14:paraId="7A8E9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FCF5C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9DA21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ABAA5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3.12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E99C7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5.35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90C2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A3C8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12.98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81AFA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40.96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2F811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40.28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4E9F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42.12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5D704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2455</w:t>
            </w:r>
          </w:p>
        </w:tc>
      </w:tr>
      <w:tr w14:paraId="3B13D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0A5CB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993CD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FDAC7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4147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5.32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7350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A83B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12.86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D5EA9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40.47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03A8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39.71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E9E5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41.59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4B41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2430</w:t>
            </w:r>
          </w:p>
        </w:tc>
      </w:tr>
      <w:tr w14:paraId="6BE97C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C4C24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1D5B1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4D27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3.06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0E7FC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5.28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25B1D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76CDB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BFE8B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39.98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02BD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39.14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4340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41.06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87A3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2405</w:t>
            </w:r>
          </w:p>
        </w:tc>
      </w:tr>
      <w:tr w14:paraId="14E89F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48F51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CAD2AD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1.57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69524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3.03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E44AFE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5.24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778F49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11.07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86314C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12.62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17F4F7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39.49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4AB7A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38.57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E7D219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40.53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D02C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2380</w:t>
            </w:r>
          </w:p>
        </w:tc>
      </w:tr>
      <w:tr w14:paraId="6CD66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41AA5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A420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1.56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31E2B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3.00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EE4B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5.20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38F3D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83C2B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12.50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EBA5F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39.00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E6C9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38.00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C500E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40.00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36E14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2355</w:t>
            </w:r>
          </w:p>
        </w:tc>
      </w:tr>
      <w:tr w14:paraId="3CAA56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7AEF7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9AE28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F014E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7E37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1330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A4A20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12.43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843D1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EF0A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37.74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1CD7E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39.74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B04BEF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2320</w:t>
            </w:r>
          </w:p>
        </w:tc>
      </w:tr>
      <w:tr w14:paraId="37ACE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C451C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7791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7C1E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79146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845E5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B104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12.36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7D861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38.48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8D4B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37.48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127E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84F5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2305</w:t>
            </w:r>
          </w:p>
        </w:tc>
      </w:tr>
    </w:tbl>
    <w:tbl>
      <w:tblPr>
        <w:tblStyle w:val="10"/>
        <w:tblpPr w:leftFromText="180" w:rightFromText="180" w:vertAnchor="text" w:horzAnchor="page" w:tblpX="1166" w:tblpY="37"/>
        <w:tblOverlap w:val="never"/>
        <w:tblW w:w="833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33"/>
        <w:gridCol w:w="833"/>
        <w:gridCol w:w="822"/>
        <w:gridCol w:w="845"/>
        <w:gridCol w:w="833"/>
        <w:gridCol w:w="833"/>
        <w:gridCol w:w="833"/>
        <w:gridCol w:w="811"/>
        <w:gridCol w:w="856"/>
      </w:tblGrid>
      <w:tr w14:paraId="5BB9A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</w:trPr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50C62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5FA1B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063F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2.97</w:t>
            </w:r>
          </w:p>
        </w:tc>
        <w:tc>
          <w:tcPr>
            <w:tcW w:w="82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165D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5.17</w:t>
            </w:r>
          </w:p>
        </w:tc>
        <w:tc>
          <w:tcPr>
            <w:tcW w:w="845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27E6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10.88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4978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12.29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653C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38.22</w:t>
            </w:r>
          </w:p>
        </w:tc>
        <w:tc>
          <w:tcPr>
            <w:tcW w:w="83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27A10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37.22</w:t>
            </w:r>
          </w:p>
        </w:tc>
        <w:tc>
          <w:tcPr>
            <w:tcW w:w="81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A52A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39.22</w:t>
            </w:r>
          </w:p>
        </w:tc>
        <w:tc>
          <w:tcPr>
            <w:tcW w:w="856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30265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2290</w:t>
            </w:r>
          </w:p>
        </w:tc>
      </w:tr>
      <w:tr w14:paraId="638883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C57F2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2A9BB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375E0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2.96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8E46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5.16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4776EF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9C970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12.22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F531CE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37.96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4EAFF1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36.96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A2B5B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38.96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0B1A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2275</w:t>
            </w:r>
          </w:p>
        </w:tc>
      </w:tr>
      <w:tr w14:paraId="5642F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1FD4E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35C9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7548D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2.95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7C93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5.15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D9E7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10.79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826D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12.15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9231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37.70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DAF4F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36.70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ACBE2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38.70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9949A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2260</w:t>
            </w:r>
          </w:p>
        </w:tc>
      </w:tr>
      <w:tr w14:paraId="6B909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E705E3">
            <w:pPr>
              <w:pStyle w:val="22"/>
              <w:spacing w:before="128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071D6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F5FC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6E3D2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FE146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3D222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12.07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CD8A3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37.44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A3ACF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36.44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DE9F9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5E335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2245</w:t>
            </w:r>
          </w:p>
        </w:tc>
      </w:tr>
      <w:tr w14:paraId="1321F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FC1ED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F9B2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46679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C71DD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5.11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07475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8AE4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C9CB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55D45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36.18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24C75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38.18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F6F61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2230</w:t>
            </w:r>
          </w:p>
        </w:tc>
      </w:tr>
      <w:tr w14:paraId="21668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CBD0E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4E9BD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B9A84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0C133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5.09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274D5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CF9A7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11.91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89593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A1136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35.92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3A4AE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823D4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2215</w:t>
            </w:r>
          </w:p>
        </w:tc>
      </w:tr>
      <w:tr w14:paraId="607D8F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164D6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3C5498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CCF95F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2.91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09CC4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5.07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C55AE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10.59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E41C1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11.83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E223B0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36.66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181CB3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35.66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DCB841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37.66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9E08DA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2200</w:t>
            </w:r>
          </w:p>
        </w:tc>
      </w:tr>
      <w:tr w14:paraId="101CE8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9E5A01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FFFA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1.51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D3E1E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2.90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E20CB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5.05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8DB7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10.54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92097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11.75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C122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36.40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3138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35.40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B180C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37.40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C748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2185</w:t>
            </w:r>
          </w:p>
        </w:tc>
      </w:tr>
      <w:tr w14:paraId="67D7D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207A2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D5EB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30C1B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2.88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61CF1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5.03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31592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10.49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1871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11.67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95E67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36.14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FB93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35.14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B1F45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37.14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5F29A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2170</w:t>
            </w:r>
          </w:p>
        </w:tc>
      </w:tr>
      <w:tr w14:paraId="08B04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E364E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28122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1.50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F2A16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2.86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838C0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5.01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D76C5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10.44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643BB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FD27C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35.88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88DA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34.88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758D6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C5DD2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2155</w:t>
            </w:r>
          </w:p>
        </w:tc>
      </w:tr>
      <w:tr w14:paraId="3C574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F1BB2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1FBB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DAAE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2.84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BF3B1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4.99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BE54A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10.39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3BD18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11.51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1C3FF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35.62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8582F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34.62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707B2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36.62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EEC1D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2140</w:t>
            </w:r>
          </w:p>
        </w:tc>
      </w:tr>
      <w:tr w14:paraId="33B63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995BEA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0415EB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1.49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FEC208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2.82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B2165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4.97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5E12EC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10.34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EF0550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11.43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56DFA7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35.36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EB1085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34.36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4F48A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36.36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B1D079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2125</w:t>
            </w:r>
          </w:p>
        </w:tc>
      </w:tr>
      <w:tr w14:paraId="45B103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E0264D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370E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37FD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2.80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204A4E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4.95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2135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10.29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81AF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11.35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AB38C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35.10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187C4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34.10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63816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36.10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1ABE1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2110</w:t>
            </w:r>
          </w:p>
        </w:tc>
      </w:tr>
      <w:tr w14:paraId="37CAB8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C7AF4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176A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E8CAC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2.78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ACFB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4.92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570D6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10.24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C6D58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11.26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EF33C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34.83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8066B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33.83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6681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D53C9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2095</w:t>
            </w:r>
          </w:p>
        </w:tc>
      </w:tr>
      <w:tr w14:paraId="74F25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E83B13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46685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F5F4F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2.76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AD3C2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4.89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D9A91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D1E34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11.17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66FD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34.56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92FC9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ED94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53335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2080</w:t>
            </w:r>
          </w:p>
        </w:tc>
      </w:tr>
      <w:tr w14:paraId="0CA75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0FC82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5C529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4D757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2.74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061AB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4.86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D3AD1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FF661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11.08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B1148E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34.29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A1B24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33.29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E693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35.29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4A64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2065</w:t>
            </w:r>
          </w:p>
        </w:tc>
      </w:tr>
      <w:tr w14:paraId="36F62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AF2022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363D2B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7CFD36D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2.72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53EB8F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4.83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B1831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10.06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0B7197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10.99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9B83A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34.02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C54FB4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33.02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4BA3A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35.02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719012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2050</w:t>
            </w:r>
          </w:p>
        </w:tc>
      </w:tr>
      <w:tr w14:paraId="57AC4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C6B35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75414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1.46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0A0DC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2.70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EE5E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4.80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314B8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10.00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116C2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10.90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D3E20D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33.75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AF18D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32.75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AC447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34.75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6D43BF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2035</w:t>
            </w:r>
          </w:p>
        </w:tc>
      </w:tr>
      <w:tr w14:paraId="5AFAD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AE6182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E19D8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F91EB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2.67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43039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4.77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27233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32D92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10.81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EFD7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33.48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3B757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32.48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5E2345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FA69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2020</w:t>
            </w:r>
          </w:p>
        </w:tc>
      </w:tr>
      <w:tr w14:paraId="149A9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3216F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0388D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D5FB30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2.64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D9AA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4.74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CB4C7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9.88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52D3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10.72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58F72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33.21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D37B3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32.21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9C332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34.21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E3639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2005</w:t>
            </w:r>
          </w:p>
        </w:tc>
      </w:tr>
      <w:tr w14:paraId="338A5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E81065E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F1C59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5428F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2.61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DCCEF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4.71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D8C7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49A4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10.63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ADD33E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5C8B60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31.94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97176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33.94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88773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1990</w:t>
            </w:r>
          </w:p>
        </w:tc>
      </w:tr>
      <w:tr w14:paraId="0A562A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0FB4885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13BC2AE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D3044F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2.58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06CFD8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4.68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571EEF7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9.76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7A5C88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10.54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368E09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32.67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6175A2A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31.67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25A6B53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33.67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2" w:space="0"/>
              <w:right w:val="nil"/>
            </w:tcBorders>
            <w:shd w:val="clear" w:color="auto" w:fill="D9EBF9"/>
            <w:vAlign w:val="center"/>
          </w:tcPr>
          <w:p w14:paraId="4C75EC9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1975</w:t>
            </w:r>
          </w:p>
        </w:tc>
      </w:tr>
      <w:tr w14:paraId="19ACE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445A60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E1AE5F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431A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2.55</w:t>
            </w:r>
          </w:p>
        </w:tc>
        <w:tc>
          <w:tcPr>
            <w:tcW w:w="822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9ADBD4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4.65</w:t>
            </w:r>
          </w:p>
        </w:tc>
        <w:tc>
          <w:tcPr>
            <w:tcW w:w="845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5DF98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9.70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8B3D2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10.45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D0CA6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32.40</w:t>
            </w:r>
          </w:p>
        </w:tc>
        <w:tc>
          <w:tcPr>
            <w:tcW w:w="833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ED3C5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31.40</w:t>
            </w:r>
          </w:p>
        </w:tc>
        <w:tc>
          <w:tcPr>
            <w:tcW w:w="811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C90CA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33.40</w:t>
            </w:r>
          </w:p>
        </w:tc>
        <w:tc>
          <w:tcPr>
            <w:tcW w:w="856" w:type="dxa"/>
            <w:tcBorders>
              <w:top w:val="single" w:color="3CB4E7" w:sz="2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E545EA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1960</w:t>
            </w:r>
          </w:p>
        </w:tc>
      </w:tr>
      <w:tr w14:paraId="0479A2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F1568C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69503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57ED98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2.52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97454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4.62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0B5CAA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9.64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26CE2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10.36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3D851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62EC5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31.12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EABAC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33.12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D9AFD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1945</w:t>
            </w:r>
          </w:p>
        </w:tc>
      </w:tr>
      <w:tr w14:paraId="5B4E47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2B62F5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52E0D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\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ADEAD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2.49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4B2511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4.59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9BA5A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9.58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A0BB1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10.27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04EA3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31.84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218F9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30.84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C5C07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32.84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CD77B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1930</w:t>
            </w:r>
          </w:p>
        </w:tc>
      </w:tr>
      <w:tr w14:paraId="2E6C8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338C2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91B2D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C547A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2.46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B0CFEC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4.56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86609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9.52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65537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4F6C1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31.56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1ADB96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30.56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354B70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32.56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56AA6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1915</w:t>
            </w:r>
          </w:p>
        </w:tc>
      </w:tr>
      <w:tr w14:paraId="2134FD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3A01D9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20F08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8AEF83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2.43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326A5E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4.53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16E3D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9.46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FC19A1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10.09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9EA2E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31.28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14F9792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30.28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31EB62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32.28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D99438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1900</w:t>
            </w:r>
          </w:p>
        </w:tc>
      </w:tr>
      <w:tr w14:paraId="01E59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39E7D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15496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1.40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DC5DE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2.40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97E4FE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4.50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A3B9F7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9.40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5B012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10.00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21B9C04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31.00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FB0F19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30.00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0425DFB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32.00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66E5E5">
            <w:pPr>
              <w:pStyle w:val="22"/>
              <w:jc w:val="center"/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</w:pPr>
            <w:r>
              <w:rPr>
                <w:rFonts w:ascii="方正宋三简体" w:hAnsi="方正宋三简体" w:eastAsia="方正宋三简体" w:cs="方正宋三简体"/>
                <w:color w:val="231F20"/>
                <w:sz w:val="18"/>
                <w:szCs w:val="18"/>
              </w:rPr>
              <w:t>1885</w:t>
            </w:r>
          </w:p>
        </w:tc>
      </w:tr>
      <w:tr w14:paraId="2F8AA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45FF07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EE5C7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C27E6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2.37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5C9635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4.47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4F4BD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9.34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D54BFF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9.91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96933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30.72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DC61CC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29.72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0B3B5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31.72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388AE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1870</w:t>
            </w:r>
          </w:p>
        </w:tc>
      </w:tr>
      <w:tr w14:paraId="5F17C2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3D2CAF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B8E27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6EE10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2.34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0A4C9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4.44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853D1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9.28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2EE6D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9.82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5751D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30.44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258ED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E31D5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31.44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2F4BD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1855</w:t>
            </w:r>
          </w:p>
        </w:tc>
      </w:tr>
      <w:tr w14:paraId="2DEA28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62B833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0B5B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3C7088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2.31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C3997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4.41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7FB94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9.22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6B79A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8.73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285D3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30.16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674B17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29.16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C644A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31.16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7A920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1840</w:t>
            </w:r>
          </w:p>
        </w:tc>
      </w:tr>
      <w:tr w14:paraId="1502E7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13DE68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237206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B36A5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2.28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69694F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4.38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2C12A7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9.16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47F1B0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8.64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A7678D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29.88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ADE50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28.88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DF993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70931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1825</w:t>
            </w:r>
          </w:p>
        </w:tc>
      </w:tr>
      <w:tr w14:paraId="10CB3A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E501F9A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CDEE8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7AF67F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2.25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9780A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4.35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A6392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9.10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95436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8.55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108DD5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29.60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871C6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28.60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FD45A4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FAD9E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1810</w:t>
            </w:r>
          </w:p>
        </w:tc>
      </w:tr>
      <w:tr w14:paraId="0ECA8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F4569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E3E8A9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A02569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2.22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BE11F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4.32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8E1A1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9.04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5FD4F5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8.46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64D12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29.32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6E820A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28.32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27AB3E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30.32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CB3529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1795</w:t>
            </w:r>
          </w:p>
        </w:tc>
      </w:tr>
      <w:tr w14:paraId="3961D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6049CB">
            <w:pPr>
              <w:pStyle w:val="22"/>
              <w:spacing w:before="128"/>
              <w:ind w:left="0" w:leftChars="-3" w:hanging="7" w:hangingChars="4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8308E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AD8E4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2.19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1E73B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4.29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F6EE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8.98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AA839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8.37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D32A5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29.04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94D32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28.04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CD5FD6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30.04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93AA2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1780</w:t>
            </w:r>
          </w:p>
        </w:tc>
      </w:tr>
      <w:tr w14:paraId="5751E6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A3DF73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88ECC0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B12D9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275A0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4.24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93434B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8.86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13B187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8.19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E5B70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28.48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BC21A0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27.48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65DCA6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29.48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B12A2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1750</w:t>
            </w:r>
          </w:p>
        </w:tc>
      </w:tr>
      <w:tr w14:paraId="4C13B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37BF54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410C8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5F3A6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896BAD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4.19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326BF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8.74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821B1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8.01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8C0D40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27.92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1EABE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26.92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52CF0F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28.92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BB7DE4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1720</w:t>
            </w:r>
          </w:p>
        </w:tc>
      </w:tr>
      <w:tr w14:paraId="6C1A7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E4F868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D1E3EF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EE18CB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2.04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9FE535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4.14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30DBE3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8.62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185E64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7.83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F7A8A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27.36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959701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26.36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BE566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28.36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C27FA3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1690</w:t>
            </w:r>
          </w:p>
        </w:tc>
      </w:tr>
      <w:tr w14:paraId="52D9B3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EB13157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29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C0B25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7FB21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1.80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75C33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4.00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330B55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8.22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8D901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7.45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6D141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26.00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AE5614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25.10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46EC26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25.10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9B63E7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1660</w:t>
            </w:r>
          </w:p>
        </w:tc>
      </w:tr>
      <w:tr w14:paraId="313EA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609E42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28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2C4E1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C4E669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1.70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A40D43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3.70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0654B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7.68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BA01D4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8BD0C3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24.80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1A2A57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23.80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7359AB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23.80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28A68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1600</w:t>
            </w:r>
          </w:p>
        </w:tc>
      </w:tr>
      <w:tr w14:paraId="2A388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AB043F9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27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F41B26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6C1CF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1.50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FF933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3.20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FC0476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7.00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147429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6.30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CF13DE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22.00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AD5A61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20.80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067944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21.80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F63934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1540</w:t>
            </w:r>
          </w:p>
        </w:tc>
      </w:tr>
      <w:tr w14:paraId="08A65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EEF16A8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24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046707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62B89D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1.41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BAF515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3.11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2717E1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6.76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D0474B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6.04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B0642E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20.90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E0138D4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19.60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DE8842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20.60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733065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1450</w:t>
            </w:r>
          </w:p>
        </w:tc>
      </w:tr>
      <w:tr w14:paraId="3BABB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04B7088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21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2F6322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0.94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74B1611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1.32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754FF2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3.02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341CF0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6.52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3EB405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76315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009BFC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18.40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80D5B0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19.40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A19EBA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1360</w:t>
            </w:r>
          </w:p>
        </w:tc>
      </w:tr>
      <w:tr w14:paraId="01CD4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7E8E9B0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18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2BEF4F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8965E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FF4E74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2.93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582EEB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6.28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29800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5.56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B8D133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18.70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82E4CC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17.20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CB0142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18.20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352BDC2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1270</w:t>
            </w:r>
          </w:p>
        </w:tc>
      </w:tr>
      <w:tr w14:paraId="08859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03D14FC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74787B1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D80718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410270F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2.84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BE3AB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6.04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097A89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5.32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54F2CA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17.60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C657F7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8131BA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17.00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820703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1180</w:t>
            </w:r>
          </w:p>
        </w:tc>
      </w:tr>
      <w:tr w14:paraId="6FE83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69A054F8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12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5FA2896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0.85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7C8223B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2F03A9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2.75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3A6EA6C0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5.80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2BC19AC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5.08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6DF3AB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16.50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01F28F03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14.80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147B728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15.80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 w14:paraId="44B4CCE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1090</w:t>
            </w:r>
          </w:p>
        </w:tc>
      </w:tr>
      <w:tr w14:paraId="73C6B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83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0924812">
            <w:pPr>
              <w:pStyle w:val="22"/>
              <w:spacing w:before="128"/>
              <w:ind w:firstLine="180" w:firstLineChars="100"/>
              <w:jc w:val="both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4DCFE6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0.83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28F9CEBC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1.00</w:t>
            </w:r>
          </w:p>
        </w:tc>
        <w:tc>
          <w:tcPr>
            <w:tcW w:w="822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40674A3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2.69</w:t>
            </w:r>
          </w:p>
        </w:tc>
        <w:tc>
          <w:tcPr>
            <w:tcW w:w="845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6626BC08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5.64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1D4F05D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4.92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18D78D76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15.70</w:t>
            </w:r>
          </w:p>
        </w:tc>
        <w:tc>
          <w:tcPr>
            <w:tcW w:w="83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0CAA470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14.00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3BC6B995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15.00</w:t>
            </w:r>
          </w:p>
        </w:tc>
        <w:tc>
          <w:tcPr>
            <w:tcW w:w="856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 w14:paraId="74BB1CA7">
            <w:pPr>
              <w:pStyle w:val="22"/>
              <w:jc w:val="center"/>
              <w:rPr>
                <w:rFonts w:hint="default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</w:pPr>
            <w:r>
              <w:rPr>
                <w:rFonts w:hint="eastAsia" w:ascii="方正宋三简体" w:hAnsi="方正宋三简体" w:eastAsia="方正宋三简体" w:cs="方正宋三简体"/>
                <w:color w:val="231F20"/>
                <w:sz w:val="18"/>
                <w:szCs w:val="18"/>
                <w:lang w:val="en-US" w:eastAsia="zh-CN"/>
              </w:rPr>
              <w:t>1030</w:t>
            </w:r>
          </w:p>
        </w:tc>
      </w:tr>
    </w:tbl>
    <w:p w14:paraId="4C00DA0D">
      <w:pPr>
        <w:rPr>
          <w:rFonts w:ascii="Times New Roman" w:hAnsi="Times New Roman" w:eastAsia="Times New Roman" w:cs="Times New Roman"/>
          <w:sz w:val="20"/>
          <w:szCs w:val="20"/>
        </w:rPr>
      </w:pPr>
    </w:p>
    <w:p w14:paraId="12DCC109">
      <w:pPr>
        <w:spacing w:before="5"/>
        <w:rPr>
          <w:rFonts w:ascii="Times New Roman" w:hAnsi="Times New Roman" w:eastAsia="Times New Roman" w:cs="Times New Roman"/>
          <w:sz w:val="15"/>
          <w:szCs w:val="15"/>
        </w:rPr>
      </w:pPr>
    </w:p>
    <w:p w14:paraId="653BCB73">
      <w:pPr>
        <w:pStyle w:val="3"/>
        <w:spacing w:before="0" w:line="247" w:lineRule="exact"/>
        <w:ind w:left="0" w:leftChars="0" w:firstLine="0" w:firstLineChars="0"/>
        <w:rPr>
          <w:lang w:eastAsia="zh-CN"/>
        </w:rPr>
      </w:pPr>
      <w:r>
        <w:rPr>
          <w:rFonts w:ascii="宋体" w:hAnsi="宋体" w:eastAsia="宋体" w:cs="宋体"/>
          <w:color w:val="231F20"/>
          <w:lang w:eastAsia="zh-CN"/>
        </w:rPr>
        <w:t xml:space="preserve">* </w:t>
      </w:r>
      <w:r>
        <w:rPr>
          <w:rFonts w:hint="eastAsia" w:ascii="宋体" w:hAnsi="宋体" w:eastAsia="宋体" w:cs="宋体"/>
          <w:color w:val="231F20"/>
          <w:lang w:val="en-US" w:eastAsia="zh-CN"/>
        </w:rPr>
        <w:t>成绩在10分以下的按0分计算，</w:t>
      </w:r>
      <w:r>
        <w:rPr>
          <w:rFonts w:ascii="宋体" w:hAnsi="宋体" w:eastAsia="宋体" w:cs="宋体"/>
          <w:color w:val="231F20"/>
          <w:lang w:eastAsia="zh-CN"/>
        </w:rPr>
        <w:t>全能数值为四项累计得分。</w:t>
      </w:r>
    </w:p>
    <w:p w14:paraId="2FE78E1E">
      <w:pPr>
        <w:pStyle w:val="3"/>
        <w:spacing w:before="0" w:line="247" w:lineRule="exact"/>
        <w:rPr>
          <w:lang w:eastAsia="zh-CN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0830" w:h="15090"/>
      <w:pgMar w:top="1420" w:right="1200" w:bottom="760" w:left="1080" w:header="0" w:footer="56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宋三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KSOF2BE21744">
    <w:panose1 w:val="02020500000000000000"/>
    <w:charset w:val="88"/>
    <w:family w:val="auto"/>
    <w:pitch w:val="default"/>
    <w:sig w:usb0="00000001" w:usb1="00000000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1BA12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21D7B">
    <w:pPr>
      <w:spacing w:line="14" w:lineRule="auto"/>
      <w:rPr>
        <w:sz w:val="20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C309C">
    <w:pPr>
      <w:spacing w:line="14" w:lineRule="auto"/>
      <w:rPr>
        <w:sz w:val="20"/>
        <w:szCs w:val="20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5421630</wp:posOffset>
              </wp:positionH>
              <wp:positionV relativeFrom="page">
                <wp:posOffset>586105</wp:posOffset>
              </wp:positionV>
              <wp:extent cx="711200" cy="139700"/>
              <wp:effectExtent l="1905" t="0" r="1270" b="0"/>
              <wp:wrapNone/>
              <wp:docPr id="68" name="Text Box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120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F8754C">
                          <w:pPr>
                            <w:spacing w:line="192" w:lineRule="exact"/>
                            <w:ind w:left="20"/>
                            <w:rPr>
                              <w:rFonts w:ascii="PMingLiU" w:hAnsi="PMingLiU" w:eastAsia="PMingLiU" w:cs="PMingLiU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48" o:spid="_x0000_s1026" o:spt="202" type="#_x0000_t202" style="position:absolute;left:0pt;margin-left:426.9pt;margin-top:46.15pt;height:11pt;width:56pt;mso-position-horizontal-relative:page;mso-position-vertical-relative:page;z-index:-251657216;mso-width-relative:page;mso-height-relative:page;" filled="f" stroked="f" coordsize="21600,21600" o:gfxdata="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5nTAJ2QAAAAoBAAAPAAAAAAAAAAEAIAAAACIAAABkcnMvZG93bnJl&#10;di54bWxQSwECFAAUAAAACACHTuJAsdVdV/wBAAAFBAAADgAAAAAAAAABACAAAAAoAQAAZHJzL2Uy&#10;b0RvYy54bWxQSwUGAAAAAAYABgBZAQAAlg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7F8754C">
                    <w:pPr>
                      <w:spacing w:line="192" w:lineRule="exact"/>
                      <w:ind w:left="20"/>
                      <w:rPr>
                        <w:rFonts w:ascii="PMingLiU" w:hAnsi="PMingLiU" w:eastAsia="PMingLiU" w:cs="PMingLiU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A1E6A">
    <w:pPr>
      <w:spacing w:line="14" w:lineRule="auto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hideSpellingErrors/>
  <w:attachedTemplate r:id="rId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6C2A0F34"/>
    <w:rsid w:val="000031AC"/>
    <w:rsid w:val="00005337"/>
    <w:rsid w:val="000062A7"/>
    <w:rsid w:val="000326B7"/>
    <w:rsid w:val="00034F10"/>
    <w:rsid w:val="0003683C"/>
    <w:rsid w:val="00067D24"/>
    <w:rsid w:val="00071555"/>
    <w:rsid w:val="000827CF"/>
    <w:rsid w:val="0009168C"/>
    <w:rsid w:val="000C334A"/>
    <w:rsid w:val="000D59D5"/>
    <w:rsid w:val="000F30F6"/>
    <w:rsid w:val="000F6874"/>
    <w:rsid w:val="0010031A"/>
    <w:rsid w:val="00112876"/>
    <w:rsid w:val="00140053"/>
    <w:rsid w:val="0015443F"/>
    <w:rsid w:val="00167DA7"/>
    <w:rsid w:val="001737CB"/>
    <w:rsid w:val="00177ABB"/>
    <w:rsid w:val="0018014D"/>
    <w:rsid w:val="001A2309"/>
    <w:rsid w:val="001A7327"/>
    <w:rsid w:val="001C24E7"/>
    <w:rsid w:val="001E1533"/>
    <w:rsid w:val="001F7742"/>
    <w:rsid w:val="002007EC"/>
    <w:rsid w:val="0020377C"/>
    <w:rsid w:val="00206107"/>
    <w:rsid w:val="00220081"/>
    <w:rsid w:val="002218F8"/>
    <w:rsid w:val="00246ADE"/>
    <w:rsid w:val="00253294"/>
    <w:rsid w:val="0026274A"/>
    <w:rsid w:val="00267E51"/>
    <w:rsid w:val="00283565"/>
    <w:rsid w:val="00284971"/>
    <w:rsid w:val="00290A80"/>
    <w:rsid w:val="00292A05"/>
    <w:rsid w:val="00293622"/>
    <w:rsid w:val="00293675"/>
    <w:rsid w:val="002A1568"/>
    <w:rsid w:val="002A56F8"/>
    <w:rsid w:val="002B21B8"/>
    <w:rsid w:val="002C5777"/>
    <w:rsid w:val="002C5DDB"/>
    <w:rsid w:val="002D1FF5"/>
    <w:rsid w:val="002D7C69"/>
    <w:rsid w:val="0030149B"/>
    <w:rsid w:val="00305B83"/>
    <w:rsid w:val="003064BC"/>
    <w:rsid w:val="0030717A"/>
    <w:rsid w:val="00307A95"/>
    <w:rsid w:val="00313417"/>
    <w:rsid w:val="00321619"/>
    <w:rsid w:val="00324D91"/>
    <w:rsid w:val="003348C8"/>
    <w:rsid w:val="00342275"/>
    <w:rsid w:val="00343AD8"/>
    <w:rsid w:val="003445A7"/>
    <w:rsid w:val="003564B8"/>
    <w:rsid w:val="0036601D"/>
    <w:rsid w:val="0037514E"/>
    <w:rsid w:val="00384370"/>
    <w:rsid w:val="0038481C"/>
    <w:rsid w:val="00384A23"/>
    <w:rsid w:val="00387E89"/>
    <w:rsid w:val="00390CC5"/>
    <w:rsid w:val="003B4FA8"/>
    <w:rsid w:val="003B63B2"/>
    <w:rsid w:val="003C3FF0"/>
    <w:rsid w:val="003C7C8B"/>
    <w:rsid w:val="003E070A"/>
    <w:rsid w:val="003F113F"/>
    <w:rsid w:val="004052CB"/>
    <w:rsid w:val="0040643D"/>
    <w:rsid w:val="0041211C"/>
    <w:rsid w:val="0041424E"/>
    <w:rsid w:val="0042295C"/>
    <w:rsid w:val="0042672F"/>
    <w:rsid w:val="00431974"/>
    <w:rsid w:val="0045747E"/>
    <w:rsid w:val="00457B25"/>
    <w:rsid w:val="00466301"/>
    <w:rsid w:val="00471A44"/>
    <w:rsid w:val="0049129A"/>
    <w:rsid w:val="004955D3"/>
    <w:rsid w:val="00496FDB"/>
    <w:rsid w:val="004A6DE3"/>
    <w:rsid w:val="004B3951"/>
    <w:rsid w:val="004C139C"/>
    <w:rsid w:val="004C1B13"/>
    <w:rsid w:val="004C3214"/>
    <w:rsid w:val="004D2811"/>
    <w:rsid w:val="004D64C9"/>
    <w:rsid w:val="004D7A16"/>
    <w:rsid w:val="004E1AED"/>
    <w:rsid w:val="004E2B1D"/>
    <w:rsid w:val="004F3C1A"/>
    <w:rsid w:val="005107D8"/>
    <w:rsid w:val="005162D8"/>
    <w:rsid w:val="0053754B"/>
    <w:rsid w:val="00567104"/>
    <w:rsid w:val="0057609E"/>
    <w:rsid w:val="0058602C"/>
    <w:rsid w:val="00590A47"/>
    <w:rsid w:val="005937C4"/>
    <w:rsid w:val="00594CE5"/>
    <w:rsid w:val="005B2C71"/>
    <w:rsid w:val="005C7D2A"/>
    <w:rsid w:val="005D02B4"/>
    <w:rsid w:val="005D381D"/>
    <w:rsid w:val="005D5CDC"/>
    <w:rsid w:val="005E7AC5"/>
    <w:rsid w:val="005F0A8F"/>
    <w:rsid w:val="005F7C51"/>
    <w:rsid w:val="005F7E5E"/>
    <w:rsid w:val="00631C72"/>
    <w:rsid w:val="00650992"/>
    <w:rsid w:val="0065149E"/>
    <w:rsid w:val="00655D71"/>
    <w:rsid w:val="00656887"/>
    <w:rsid w:val="00660026"/>
    <w:rsid w:val="00661501"/>
    <w:rsid w:val="0066690B"/>
    <w:rsid w:val="0067095D"/>
    <w:rsid w:val="00675F94"/>
    <w:rsid w:val="006842D4"/>
    <w:rsid w:val="00687203"/>
    <w:rsid w:val="006979E3"/>
    <w:rsid w:val="006A3350"/>
    <w:rsid w:val="006C1D31"/>
    <w:rsid w:val="006C3597"/>
    <w:rsid w:val="006E4E06"/>
    <w:rsid w:val="00714B77"/>
    <w:rsid w:val="00714F97"/>
    <w:rsid w:val="00725401"/>
    <w:rsid w:val="00747150"/>
    <w:rsid w:val="007501B7"/>
    <w:rsid w:val="00754FC9"/>
    <w:rsid w:val="00770557"/>
    <w:rsid w:val="007928D4"/>
    <w:rsid w:val="007C385B"/>
    <w:rsid w:val="007D7F8C"/>
    <w:rsid w:val="00803AE5"/>
    <w:rsid w:val="00805F3E"/>
    <w:rsid w:val="00821717"/>
    <w:rsid w:val="00821C5E"/>
    <w:rsid w:val="00826461"/>
    <w:rsid w:val="008513F0"/>
    <w:rsid w:val="008553A4"/>
    <w:rsid w:val="008707CD"/>
    <w:rsid w:val="00877026"/>
    <w:rsid w:val="008951C1"/>
    <w:rsid w:val="008A7415"/>
    <w:rsid w:val="008B4CAB"/>
    <w:rsid w:val="008C43CF"/>
    <w:rsid w:val="008C59DE"/>
    <w:rsid w:val="008D1398"/>
    <w:rsid w:val="008D1C4D"/>
    <w:rsid w:val="008E0895"/>
    <w:rsid w:val="008E3CB5"/>
    <w:rsid w:val="008F4899"/>
    <w:rsid w:val="008F4F1E"/>
    <w:rsid w:val="0090726D"/>
    <w:rsid w:val="00911228"/>
    <w:rsid w:val="00941AC0"/>
    <w:rsid w:val="009454BA"/>
    <w:rsid w:val="009506CC"/>
    <w:rsid w:val="00950700"/>
    <w:rsid w:val="009533A2"/>
    <w:rsid w:val="00962934"/>
    <w:rsid w:val="00974FD5"/>
    <w:rsid w:val="00984BBA"/>
    <w:rsid w:val="00987E8D"/>
    <w:rsid w:val="00992EE9"/>
    <w:rsid w:val="009A1A09"/>
    <w:rsid w:val="009A2A4D"/>
    <w:rsid w:val="009A59C6"/>
    <w:rsid w:val="009B617E"/>
    <w:rsid w:val="009D6288"/>
    <w:rsid w:val="009E0999"/>
    <w:rsid w:val="009E2963"/>
    <w:rsid w:val="009F561B"/>
    <w:rsid w:val="00A06187"/>
    <w:rsid w:val="00A07A57"/>
    <w:rsid w:val="00A2339F"/>
    <w:rsid w:val="00A46261"/>
    <w:rsid w:val="00A634E4"/>
    <w:rsid w:val="00A6356D"/>
    <w:rsid w:val="00A64A23"/>
    <w:rsid w:val="00A65B04"/>
    <w:rsid w:val="00A668AA"/>
    <w:rsid w:val="00A7188D"/>
    <w:rsid w:val="00A808CB"/>
    <w:rsid w:val="00AB2723"/>
    <w:rsid w:val="00AB657D"/>
    <w:rsid w:val="00AC3F04"/>
    <w:rsid w:val="00AD53AC"/>
    <w:rsid w:val="00AD7D31"/>
    <w:rsid w:val="00AD7D87"/>
    <w:rsid w:val="00AE6381"/>
    <w:rsid w:val="00B27144"/>
    <w:rsid w:val="00B309BD"/>
    <w:rsid w:val="00B30A24"/>
    <w:rsid w:val="00B4354D"/>
    <w:rsid w:val="00B443D2"/>
    <w:rsid w:val="00B45284"/>
    <w:rsid w:val="00B461C3"/>
    <w:rsid w:val="00B4689A"/>
    <w:rsid w:val="00B47BEE"/>
    <w:rsid w:val="00B57064"/>
    <w:rsid w:val="00B704FF"/>
    <w:rsid w:val="00B7525C"/>
    <w:rsid w:val="00B80D73"/>
    <w:rsid w:val="00B81B92"/>
    <w:rsid w:val="00BA13C1"/>
    <w:rsid w:val="00BA7306"/>
    <w:rsid w:val="00BB2377"/>
    <w:rsid w:val="00BB51CE"/>
    <w:rsid w:val="00BC6A52"/>
    <w:rsid w:val="00BE4427"/>
    <w:rsid w:val="00C07C58"/>
    <w:rsid w:val="00C22451"/>
    <w:rsid w:val="00C25176"/>
    <w:rsid w:val="00C5680C"/>
    <w:rsid w:val="00C75199"/>
    <w:rsid w:val="00C77B16"/>
    <w:rsid w:val="00C825DE"/>
    <w:rsid w:val="00CA2398"/>
    <w:rsid w:val="00CA6466"/>
    <w:rsid w:val="00CB4A81"/>
    <w:rsid w:val="00CB5EE8"/>
    <w:rsid w:val="00CB6D94"/>
    <w:rsid w:val="00CD0E32"/>
    <w:rsid w:val="00CD1173"/>
    <w:rsid w:val="00CE4908"/>
    <w:rsid w:val="00CE4EB2"/>
    <w:rsid w:val="00CE5925"/>
    <w:rsid w:val="00CE7878"/>
    <w:rsid w:val="00CF71A3"/>
    <w:rsid w:val="00D05CB8"/>
    <w:rsid w:val="00D134BD"/>
    <w:rsid w:val="00D26D92"/>
    <w:rsid w:val="00D3496A"/>
    <w:rsid w:val="00D37945"/>
    <w:rsid w:val="00D54383"/>
    <w:rsid w:val="00D54880"/>
    <w:rsid w:val="00D95290"/>
    <w:rsid w:val="00DA18F9"/>
    <w:rsid w:val="00DA25AF"/>
    <w:rsid w:val="00DB04C9"/>
    <w:rsid w:val="00DB686C"/>
    <w:rsid w:val="00DC4E3B"/>
    <w:rsid w:val="00E0491D"/>
    <w:rsid w:val="00E05E3A"/>
    <w:rsid w:val="00E06EF7"/>
    <w:rsid w:val="00E11E43"/>
    <w:rsid w:val="00E1434C"/>
    <w:rsid w:val="00E374E8"/>
    <w:rsid w:val="00E436BB"/>
    <w:rsid w:val="00E61662"/>
    <w:rsid w:val="00E630B2"/>
    <w:rsid w:val="00E72CDB"/>
    <w:rsid w:val="00E75EF2"/>
    <w:rsid w:val="00E76BFF"/>
    <w:rsid w:val="00E86C69"/>
    <w:rsid w:val="00E87D38"/>
    <w:rsid w:val="00E9475F"/>
    <w:rsid w:val="00EA1903"/>
    <w:rsid w:val="00ED46F4"/>
    <w:rsid w:val="00EE23DD"/>
    <w:rsid w:val="00EE43FA"/>
    <w:rsid w:val="00EF066A"/>
    <w:rsid w:val="00F0380E"/>
    <w:rsid w:val="00F54277"/>
    <w:rsid w:val="00F55B58"/>
    <w:rsid w:val="00F854F7"/>
    <w:rsid w:val="00FA2E44"/>
    <w:rsid w:val="00FB378D"/>
    <w:rsid w:val="00FB6375"/>
    <w:rsid w:val="00FD1E9B"/>
    <w:rsid w:val="00FD222F"/>
    <w:rsid w:val="00FD4387"/>
    <w:rsid w:val="00FD7E88"/>
    <w:rsid w:val="00FF5183"/>
    <w:rsid w:val="00FF69CF"/>
    <w:rsid w:val="01521C79"/>
    <w:rsid w:val="03CF1E17"/>
    <w:rsid w:val="04A816E2"/>
    <w:rsid w:val="062513B5"/>
    <w:rsid w:val="0A944950"/>
    <w:rsid w:val="0AB84739"/>
    <w:rsid w:val="0AD35BED"/>
    <w:rsid w:val="0BEB51B8"/>
    <w:rsid w:val="0D8B663D"/>
    <w:rsid w:val="0F9E718E"/>
    <w:rsid w:val="10FC0056"/>
    <w:rsid w:val="11DD0508"/>
    <w:rsid w:val="12184786"/>
    <w:rsid w:val="14B83AFF"/>
    <w:rsid w:val="14C74F51"/>
    <w:rsid w:val="155E344C"/>
    <w:rsid w:val="17732438"/>
    <w:rsid w:val="189F591F"/>
    <w:rsid w:val="191A3B13"/>
    <w:rsid w:val="1C346647"/>
    <w:rsid w:val="1D200E57"/>
    <w:rsid w:val="1D876C5A"/>
    <w:rsid w:val="1E802ED1"/>
    <w:rsid w:val="1E974F12"/>
    <w:rsid w:val="1EC21974"/>
    <w:rsid w:val="207B3244"/>
    <w:rsid w:val="21F36A3A"/>
    <w:rsid w:val="226F3FF6"/>
    <w:rsid w:val="23155CBA"/>
    <w:rsid w:val="25265147"/>
    <w:rsid w:val="26751DF6"/>
    <w:rsid w:val="26DE174A"/>
    <w:rsid w:val="26F80D06"/>
    <w:rsid w:val="27F251F3"/>
    <w:rsid w:val="28007B8E"/>
    <w:rsid w:val="29DD218D"/>
    <w:rsid w:val="2A2D300F"/>
    <w:rsid w:val="2C6727EE"/>
    <w:rsid w:val="2DEC285F"/>
    <w:rsid w:val="2F0B3130"/>
    <w:rsid w:val="2F2F432D"/>
    <w:rsid w:val="2F612793"/>
    <w:rsid w:val="30002E8F"/>
    <w:rsid w:val="3033540E"/>
    <w:rsid w:val="30FC0568"/>
    <w:rsid w:val="33BC5580"/>
    <w:rsid w:val="34041F24"/>
    <w:rsid w:val="34685714"/>
    <w:rsid w:val="34FF7881"/>
    <w:rsid w:val="37976071"/>
    <w:rsid w:val="387C0625"/>
    <w:rsid w:val="38F94045"/>
    <w:rsid w:val="39C62A85"/>
    <w:rsid w:val="3C5A6CA8"/>
    <w:rsid w:val="3CC743C0"/>
    <w:rsid w:val="3D473976"/>
    <w:rsid w:val="41322F00"/>
    <w:rsid w:val="42D94D67"/>
    <w:rsid w:val="44123E64"/>
    <w:rsid w:val="49CA3BCA"/>
    <w:rsid w:val="4B535E4F"/>
    <w:rsid w:val="4BB52FD3"/>
    <w:rsid w:val="4E105603"/>
    <w:rsid w:val="4E7953B3"/>
    <w:rsid w:val="50B52C6C"/>
    <w:rsid w:val="51A207C8"/>
    <w:rsid w:val="51E9277C"/>
    <w:rsid w:val="52C82C12"/>
    <w:rsid w:val="53D85C9D"/>
    <w:rsid w:val="5433395E"/>
    <w:rsid w:val="547233A6"/>
    <w:rsid w:val="567A3769"/>
    <w:rsid w:val="56884469"/>
    <w:rsid w:val="57593407"/>
    <w:rsid w:val="591F0D7C"/>
    <w:rsid w:val="5A0B303F"/>
    <w:rsid w:val="5B88598F"/>
    <w:rsid w:val="5DFA5495"/>
    <w:rsid w:val="60B30C5C"/>
    <w:rsid w:val="60D62EB6"/>
    <w:rsid w:val="60F264E5"/>
    <w:rsid w:val="62343999"/>
    <w:rsid w:val="63C61C44"/>
    <w:rsid w:val="66716FC8"/>
    <w:rsid w:val="66896941"/>
    <w:rsid w:val="66AC36D0"/>
    <w:rsid w:val="677F1011"/>
    <w:rsid w:val="679866B3"/>
    <w:rsid w:val="67C7600C"/>
    <w:rsid w:val="68B97345"/>
    <w:rsid w:val="6BDE2DB8"/>
    <w:rsid w:val="6C2A0F34"/>
    <w:rsid w:val="6D6D6950"/>
    <w:rsid w:val="6D7B11A4"/>
    <w:rsid w:val="6E77678E"/>
    <w:rsid w:val="6F6B71F8"/>
    <w:rsid w:val="6F78405E"/>
    <w:rsid w:val="70BB2EC9"/>
    <w:rsid w:val="73F531CE"/>
    <w:rsid w:val="75632F8D"/>
    <w:rsid w:val="76DA7A0D"/>
    <w:rsid w:val="77D71B46"/>
    <w:rsid w:val="789D3485"/>
    <w:rsid w:val="78FD7389"/>
    <w:rsid w:val="7BA50DB2"/>
    <w:rsid w:val="7CE705FB"/>
    <w:rsid w:val="7D2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1"/>
    <w:qFormat/>
    <w:uiPriority w:val="1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Balloon Text"/>
    <w:basedOn w:val="1"/>
    <w:link w:val="25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2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able of figures"/>
    <w:basedOn w:val="1"/>
    <w:next w:val="1"/>
    <w:unhideWhenUsed/>
    <w:qFormat/>
    <w:uiPriority w:val="99"/>
    <w:pPr>
      <w:ind w:left="440" w:hanging="440"/>
    </w:pPr>
    <w:rPr>
      <w:smallCaps/>
      <w:sz w:val="20"/>
      <w:szCs w:val="20"/>
    </w:rPr>
  </w:style>
  <w:style w:type="table" w:styleId="11">
    <w:name w:val="Table Grid"/>
    <w:basedOn w:val="1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customStyle="1" w:styleId="15">
    <w:name w:val="标题 1 Char"/>
    <w:basedOn w:val="12"/>
    <w:link w:val="2"/>
    <w:qFormat/>
    <w:uiPriority w:val="9"/>
    <w:rPr>
      <w:b/>
      <w:bCs/>
      <w:kern w:val="44"/>
      <w:sz w:val="44"/>
      <w:szCs w:val="44"/>
    </w:rPr>
  </w:style>
  <w:style w:type="table" w:customStyle="1" w:styleId="16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标题 11"/>
    <w:basedOn w:val="1"/>
    <w:qFormat/>
    <w:uiPriority w:val="1"/>
    <w:pPr>
      <w:outlineLvl w:val="1"/>
    </w:pPr>
    <w:rPr>
      <w:rFonts w:ascii="PMingLiU" w:hAnsi="PMingLiU" w:eastAsia="PMingLiU"/>
      <w:sz w:val="62"/>
      <w:szCs w:val="62"/>
    </w:rPr>
  </w:style>
  <w:style w:type="paragraph" w:customStyle="1" w:styleId="18">
    <w:name w:val="标题 21"/>
    <w:basedOn w:val="1"/>
    <w:qFormat/>
    <w:uiPriority w:val="1"/>
    <w:pPr>
      <w:ind w:left="103"/>
      <w:outlineLvl w:val="2"/>
    </w:pPr>
    <w:rPr>
      <w:rFonts w:ascii="PMingLiU" w:hAnsi="PMingLiU" w:eastAsia="PMingLiU"/>
      <w:sz w:val="38"/>
      <w:szCs w:val="38"/>
    </w:rPr>
  </w:style>
  <w:style w:type="paragraph" w:customStyle="1" w:styleId="19">
    <w:name w:val="标题 31"/>
    <w:basedOn w:val="1"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20">
    <w:name w:val="标题 41"/>
    <w:basedOn w:val="1"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paragraph" w:customStyle="1" w:styleId="21">
    <w:name w:val="List Paragraph"/>
    <w:basedOn w:val="1"/>
    <w:qFormat/>
    <w:uiPriority w:val="1"/>
  </w:style>
  <w:style w:type="paragraph" w:customStyle="1" w:styleId="22">
    <w:name w:val="Table Paragraph"/>
    <w:basedOn w:val="1"/>
    <w:qFormat/>
    <w:uiPriority w:val="1"/>
  </w:style>
  <w:style w:type="character" w:customStyle="1" w:styleId="23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24">
    <w:name w:val="页脚 Char"/>
    <w:basedOn w:val="12"/>
    <w:link w:val="6"/>
    <w:qFormat/>
    <w:uiPriority w:val="99"/>
    <w:rPr>
      <w:sz w:val="18"/>
      <w:szCs w:val="18"/>
    </w:rPr>
  </w:style>
  <w:style w:type="character" w:customStyle="1" w:styleId="25">
    <w:name w:val="批注框文本 Char"/>
    <w:basedOn w:val="12"/>
    <w:link w:val="5"/>
    <w:semiHidden/>
    <w:qFormat/>
    <w:uiPriority w:val="99"/>
    <w:rPr>
      <w:sz w:val="18"/>
      <w:szCs w:val="18"/>
    </w:rPr>
  </w:style>
  <w:style w:type="table" w:customStyle="1" w:styleId="26">
    <w:name w:val="Plain Table 2"/>
    <w:basedOn w:val="10"/>
    <w:qFormat/>
    <w:uiPriority w:val="42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paragraph" w:customStyle="1" w:styleId="27">
    <w:name w:val="列出段落1"/>
    <w:basedOn w:val="1"/>
    <w:qFormat/>
    <w:uiPriority w:val="34"/>
    <w:pPr>
      <w:ind w:firstLine="420" w:firstLineChars="200"/>
      <w:jc w:val="both"/>
    </w:pPr>
    <w:rPr>
      <w:rFonts w:ascii="Calibri" w:hAnsi="Calibri" w:eastAsia="宋体" w:cs="Times New Roman"/>
      <w:kern w:val="2"/>
      <w:sz w:val="21"/>
      <w:lang w:eastAsia="zh-CN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sz w:val="24"/>
      <w:szCs w:val="24"/>
      <w:lang w:eastAsia="zh-CN"/>
    </w:rPr>
  </w:style>
  <w:style w:type="paragraph" w:customStyle="1" w:styleId="30">
    <w:name w:val="TOC Heading"/>
    <w:basedOn w:val="2"/>
    <w:next w:val="1"/>
    <w:unhideWhenUsed/>
    <w:qFormat/>
    <w:uiPriority w:val="39"/>
    <w:pPr>
      <w:widowControl/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  <w:lang w:eastAsia="zh-CN"/>
    </w:rPr>
  </w:style>
  <w:style w:type="character" w:customStyle="1" w:styleId="31">
    <w:name w:val="正文文本 Char"/>
    <w:basedOn w:val="12"/>
    <w:link w:val="3"/>
    <w:qFormat/>
    <w:uiPriority w:val="1"/>
    <w:rPr>
      <w:rFonts w:ascii="方正宋一简体" w:hAnsi="方正宋一简体" w:eastAsia="方正宋一简体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2021&#24180;&#19987;&#29983;&#26412;&#30000;&#24452;&#35780;&#20998;&#26631;&#20934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6DA247-6A10-4626-B4E4-687C583958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2021年专生本田径评分标准.docx</Template>
  <Pages>18</Pages>
  <Words>1487</Words>
  <Characters>4948</Characters>
  <Lines>1970</Lines>
  <Paragraphs>554</Paragraphs>
  <TotalTime>29</TotalTime>
  <ScaleCrop>false</ScaleCrop>
  <LinksUpToDate>false</LinksUpToDate>
  <CharactersWithSpaces>5018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2021-03-12T03:33:00Z</dcterms:created>
  <dc:creator>雷涛@Rey</dc:creator>
  <cp:lastModifiedBy>谢明正</cp:lastModifiedBy>
  <dcterms:modified xsi:type="dcterms:W3CDTF">2026-02-12T02:25:19Z</dcterms:modified>
  <cp:revision>115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2015-12-08T00:00:00Z</vt:filetime>
  </property>
  <property fmtid="{D5CDD505-2E9C-101B-9397-08002B2CF9AE}" pid="3" name="LastSaved">
    <vt:filetime>2015-12-14T00:00:00Z</vt:filetime>
  </property>
  <property fmtid="{D5CDD505-2E9C-101B-9397-08002B2CF9AE}" pid="4" name="KSOProductBuildVer">
    <vt:lpwstr>2052-12.1.0.24657</vt:lpwstr>
  </property>
  <property fmtid="{D5CDD505-2E9C-101B-9397-08002B2CF9AE}" pid="5" name="ICV">
    <vt:lpwstr>116F8B03230B414A8F7289F9C903C035_13</vt:lpwstr>
  </property>
  <property fmtid="{D5CDD505-2E9C-101B-9397-08002B2CF9AE}" pid="6" name="KSOTemplateDocerSaveRecord">
    <vt:lpwstr>eyJoZGlkIjoiOWI3NmJiMzQyZWU3OTEwNmUzMDFiZDAzMmU0MDRkNWUiLCJ1c2VySWQiOiIzODIzNDI3NjkifQ==</vt:lpwstr>
  </property>
</Properties>
</file>